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761" w:rsidRPr="00050452" w:rsidRDefault="003E383B" w:rsidP="00050452">
      <w:pPr>
        <w:pStyle w:val="Titolo5"/>
        <w:pBdr>
          <w:bottom w:val="single" w:sz="6" w:space="2" w:color="BEBEBE"/>
        </w:pBdr>
        <w:spacing w:before="0" w:after="75"/>
        <w:ind w:left="1276" w:hanging="1276"/>
        <w:jc w:val="right"/>
        <w:rPr>
          <w:b w:val="0"/>
          <w:bCs w:val="0"/>
          <w:i w:val="0"/>
          <w:sz w:val="23"/>
          <w:szCs w:val="23"/>
        </w:rPr>
      </w:pPr>
      <w:r w:rsidRPr="00050452">
        <w:rPr>
          <w:b w:val="0"/>
          <w:bCs w:val="0"/>
          <w:i w:val="0"/>
          <w:sz w:val="23"/>
          <w:szCs w:val="23"/>
        </w:rPr>
        <w:t xml:space="preserve">Spett.le Comune di </w:t>
      </w:r>
      <w:r w:rsidR="00050452" w:rsidRPr="00050452">
        <w:rPr>
          <w:b w:val="0"/>
          <w:bCs w:val="0"/>
          <w:i w:val="0"/>
          <w:sz w:val="23"/>
          <w:szCs w:val="23"/>
        </w:rPr>
        <w:t>TERZIGNO</w:t>
      </w:r>
    </w:p>
    <w:p w:rsidR="003E383B" w:rsidRPr="00050452" w:rsidRDefault="00050452" w:rsidP="00050452">
      <w:pPr>
        <w:pStyle w:val="Titolo5"/>
        <w:pBdr>
          <w:bottom w:val="single" w:sz="6" w:space="2" w:color="BEBEBE"/>
        </w:pBdr>
        <w:spacing w:before="0" w:after="75"/>
        <w:ind w:left="1276" w:hanging="1276"/>
        <w:jc w:val="right"/>
        <w:rPr>
          <w:b w:val="0"/>
          <w:bCs w:val="0"/>
          <w:i w:val="0"/>
          <w:sz w:val="23"/>
          <w:szCs w:val="23"/>
        </w:rPr>
      </w:pPr>
      <w:r w:rsidRPr="00050452">
        <w:rPr>
          <w:b w:val="0"/>
          <w:bCs w:val="0"/>
          <w:i w:val="0"/>
          <w:sz w:val="23"/>
          <w:szCs w:val="23"/>
        </w:rPr>
        <w:t>Via Gionti, 16 - 80040</w:t>
      </w:r>
    </w:p>
    <w:p w:rsidR="00050452" w:rsidRPr="00050452" w:rsidRDefault="00050452" w:rsidP="00050452">
      <w:pPr>
        <w:pStyle w:val="Titolo5"/>
        <w:pBdr>
          <w:bottom w:val="single" w:sz="6" w:space="2" w:color="BEBEBE"/>
        </w:pBdr>
        <w:spacing w:before="0" w:after="75"/>
        <w:ind w:left="1276" w:hanging="1276"/>
        <w:jc w:val="right"/>
        <w:rPr>
          <w:b w:val="0"/>
          <w:bCs w:val="0"/>
          <w:sz w:val="20"/>
          <w:szCs w:val="20"/>
        </w:rPr>
      </w:pPr>
      <w:r w:rsidRPr="00050452">
        <w:rPr>
          <w:b w:val="0"/>
          <w:bCs w:val="0"/>
          <w:sz w:val="20"/>
          <w:szCs w:val="20"/>
        </w:rPr>
        <w:t>PEC: protocollo@pec.comunediterzigno.gov.it</w:t>
      </w:r>
    </w:p>
    <w:p w:rsidR="009A3D67" w:rsidRDefault="009A3D67" w:rsidP="00C36761">
      <w:pPr>
        <w:pStyle w:val="Titolo5"/>
        <w:pBdr>
          <w:bottom w:val="single" w:sz="6" w:space="2" w:color="BEBEBE"/>
        </w:pBdr>
        <w:spacing w:before="0" w:after="75"/>
        <w:ind w:left="1276" w:hanging="1276"/>
        <w:jc w:val="both"/>
        <w:rPr>
          <w:b w:val="0"/>
          <w:bCs w:val="0"/>
          <w:sz w:val="23"/>
          <w:szCs w:val="23"/>
        </w:rPr>
      </w:pPr>
    </w:p>
    <w:p w:rsidR="00C36761" w:rsidRDefault="00C36761" w:rsidP="00C36761">
      <w:pPr>
        <w:pStyle w:val="Titolo5"/>
        <w:pBdr>
          <w:bottom w:val="single" w:sz="6" w:space="2" w:color="BEBEBE"/>
        </w:pBdr>
        <w:spacing w:before="0" w:after="75"/>
        <w:ind w:left="1276" w:hanging="1276"/>
        <w:jc w:val="both"/>
      </w:pPr>
      <w:r w:rsidRPr="00C36761">
        <w:rPr>
          <w:b w:val="0"/>
          <w:bCs w:val="0"/>
          <w:sz w:val="23"/>
          <w:szCs w:val="23"/>
        </w:rPr>
        <w:t xml:space="preserve">OGGETTO: </w:t>
      </w:r>
      <w:r w:rsidR="00050452">
        <w:rPr>
          <w:b w:val="0"/>
          <w:bCs w:val="0"/>
          <w:sz w:val="23"/>
          <w:szCs w:val="23"/>
        </w:rPr>
        <w:t>ISTANZA DIINSERIMENTO NELLA</w:t>
      </w:r>
      <w:r w:rsidRPr="00C36761">
        <w:rPr>
          <w:b w:val="0"/>
          <w:bCs w:val="0"/>
          <w:sz w:val="23"/>
          <w:szCs w:val="23"/>
        </w:rPr>
        <w:t xml:space="preserve">SHORT-LIST DI PROFESSIONISTI PER IL CONFERIMENTO DI INCARICHI DI PROGETTAZIONE, DIREZIONE LAVORI E </w:t>
      </w:r>
      <w:bookmarkStart w:id="0" w:name="_GoBack"/>
      <w:bookmarkEnd w:id="0"/>
      <w:r w:rsidRPr="00C36761">
        <w:rPr>
          <w:b w:val="0"/>
          <w:bCs w:val="0"/>
          <w:sz w:val="23"/>
          <w:szCs w:val="23"/>
        </w:rPr>
        <w:t>ATTIVITA’ ACCESSORIE (ART. 46 E 157 C. 2 D.LGS. 50/2016 .) a supporto dell'UFFICIO LL:PP. Relativamente alla programmazione ed attuazione delle OOPP per il triennio 2020-2022</w:t>
      </w:r>
      <w:r w:rsidRPr="00C36761">
        <w:rPr>
          <w:b w:val="0"/>
        </w:rPr>
        <w:t>.</w:t>
      </w:r>
    </w:p>
    <w:p w:rsidR="00CC0F2F" w:rsidRDefault="00CC0F2F" w:rsidP="00C36761">
      <w:pPr>
        <w:pStyle w:val="Default"/>
        <w:rPr>
          <w:szCs w:val="16"/>
        </w:rPr>
      </w:pPr>
    </w:p>
    <w:p w:rsidR="00050452" w:rsidRPr="00E87C60" w:rsidRDefault="00050452" w:rsidP="00D24E08">
      <w:pPr>
        <w:autoSpaceDE w:val="0"/>
        <w:autoSpaceDN w:val="0"/>
        <w:adjustRightInd w:val="0"/>
        <w:spacing w:before="240"/>
        <w:jc w:val="both"/>
      </w:pPr>
      <w:r w:rsidRPr="00E87C60">
        <w:t>Il</w:t>
      </w:r>
      <w:r w:rsidR="00DC6DBB" w:rsidRPr="00E87C60">
        <w:t>/la</w:t>
      </w:r>
      <w:r w:rsidRPr="00E87C60">
        <w:t xml:space="preserve"> sottoscritto</w:t>
      </w:r>
      <w:r w:rsidR="00D24E08" w:rsidRPr="00E87C60">
        <w:t>/a</w:t>
      </w:r>
      <w:r w:rsidRPr="00E87C60">
        <w:t>...................................................................................., nato</w:t>
      </w:r>
      <w:r w:rsidR="00D24E08" w:rsidRPr="00E87C60">
        <w:t>/a</w:t>
      </w:r>
      <w:r w:rsidRPr="00E87C60">
        <w:t>a ..............................., il.............</w:t>
      </w:r>
      <w:r w:rsidR="00D24E08" w:rsidRPr="00E87C60">
        <w:t>residente a....</w:t>
      </w:r>
      <w:r w:rsidRPr="00E87C60">
        <w:t>.......................................... in via.</w:t>
      </w:r>
      <w:r w:rsidR="002F262A" w:rsidRPr="00E87C60">
        <w:t>..............................</w:t>
      </w:r>
      <w:r w:rsidRPr="00E87C60">
        <w:t>......,n.</w:t>
      </w:r>
      <w:r w:rsidR="002F262A" w:rsidRPr="00E87C60">
        <w:t>..</w:t>
      </w:r>
      <w:r w:rsidRPr="00E87C60">
        <w:t>..., in nome e per conto:</w:t>
      </w:r>
    </w:p>
    <w:p w:rsidR="00050452" w:rsidRPr="00E87C60" w:rsidRDefault="00050452" w:rsidP="00050452">
      <w:pPr>
        <w:autoSpaceDE w:val="0"/>
        <w:autoSpaceDN w:val="0"/>
        <w:adjustRightInd w:val="0"/>
      </w:pPr>
      <w:r w:rsidRPr="00E87C60">
        <w:t>o Proprio</w:t>
      </w:r>
    </w:p>
    <w:p w:rsidR="00050452" w:rsidRPr="00E87C60" w:rsidRDefault="00050452" w:rsidP="00050452">
      <w:pPr>
        <w:autoSpaceDE w:val="0"/>
        <w:autoSpaceDN w:val="0"/>
        <w:adjustRightInd w:val="0"/>
      </w:pPr>
      <w:r w:rsidRPr="00E87C60">
        <w:t>o Della Associazione di Professionisti1......................................................................................................</w:t>
      </w:r>
    </w:p>
    <w:p w:rsidR="00050452" w:rsidRPr="00E87C60" w:rsidRDefault="00050452" w:rsidP="00050452">
      <w:pPr>
        <w:autoSpaceDE w:val="0"/>
        <w:autoSpaceDN w:val="0"/>
        <w:adjustRightInd w:val="0"/>
      </w:pPr>
      <w:r w:rsidRPr="00E87C60">
        <w:t>o Associazione Temporanea2 .....................................................................................................................</w:t>
      </w:r>
    </w:p>
    <w:p w:rsidR="00050452" w:rsidRPr="00E87C60" w:rsidRDefault="00050452" w:rsidP="00050452">
      <w:pPr>
        <w:autoSpaceDE w:val="0"/>
        <w:autoSpaceDN w:val="0"/>
        <w:adjustRightInd w:val="0"/>
      </w:pPr>
      <w:r w:rsidRPr="00E87C60">
        <w:t>o Della Società di Ingegneria denominata3.................................................................................................</w:t>
      </w:r>
    </w:p>
    <w:p w:rsidR="00050452" w:rsidRPr="00E87C60" w:rsidRDefault="00050452" w:rsidP="00050452">
      <w:pPr>
        <w:autoSpaceDE w:val="0"/>
        <w:autoSpaceDN w:val="0"/>
        <w:adjustRightInd w:val="0"/>
        <w:spacing w:before="240"/>
        <w:jc w:val="both"/>
      </w:pPr>
      <w:r w:rsidRPr="00E87C60">
        <w:t>Formula istanza di iscrizione ai fini dell’inserimento nell’elenco dei professionisti per il conferimento di incarichi professionali, di importo presunto inferiore a 100.000 euro, inerenti la redazione del progetto, la direzione lavori, il coordinamento per la sicurezza e gli altri servizi tecnici accessori pubblicata il __/__/2020.</w:t>
      </w:r>
    </w:p>
    <w:p w:rsidR="00050452" w:rsidRPr="00E87C60" w:rsidRDefault="00050452" w:rsidP="00050452">
      <w:pPr>
        <w:autoSpaceDE w:val="0"/>
        <w:autoSpaceDN w:val="0"/>
        <w:adjustRightInd w:val="0"/>
        <w:spacing w:before="240"/>
        <w:jc w:val="both"/>
      </w:pPr>
      <w:r w:rsidRPr="00E87C60">
        <w:t>All'uopo allega il modello:</w:t>
      </w:r>
    </w:p>
    <w:p w:rsidR="00050452" w:rsidRPr="00E87C60" w:rsidRDefault="00050452" w:rsidP="00050452">
      <w:pPr>
        <w:autoSpaceDE w:val="0"/>
        <w:autoSpaceDN w:val="0"/>
        <w:adjustRightInd w:val="0"/>
        <w:ind w:left="284" w:hanging="284"/>
        <w:jc w:val="both"/>
      </w:pPr>
      <w:r w:rsidRPr="00E87C60">
        <w:t>o Mod. 2A (per professionista singolo) o Mod. 2B (per Studio Associato e Associazione Temporanea di Professionista) o Mod 2C (per Società d'Ingegneria) più Mod. 2sub per ogni professionista facente parte la società l’ATP ecc..</w:t>
      </w:r>
    </w:p>
    <w:p w:rsidR="00050452" w:rsidRPr="00E87C60" w:rsidRDefault="00050452" w:rsidP="00050452">
      <w:pPr>
        <w:autoSpaceDE w:val="0"/>
        <w:autoSpaceDN w:val="0"/>
        <w:adjustRightInd w:val="0"/>
      </w:pPr>
      <w:r w:rsidRPr="00E87C60">
        <w:t>o Mod. 3</w:t>
      </w:r>
    </w:p>
    <w:p w:rsidR="00050452" w:rsidRPr="00E87C60" w:rsidRDefault="00050452" w:rsidP="00050452">
      <w:pPr>
        <w:autoSpaceDE w:val="0"/>
        <w:autoSpaceDN w:val="0"/>
        <w:adjustRightInd w:val="0"/>
      </w:pPr>
      <w:r w:rsidRPr="00E87C60">
        <w:t>o Mod. 4</w:t>
      </w:r>
    </w:p>
    <w:p w:rsidR="00D24E08" w:rsidRPr="00E87C60" w:rsidRDefault="00D24E08" w:rsidP="00050452">
      <w:pPr>
        <w:autoSpaceDE w:val="0"/>
        <w:autoSpaceDN w:val="0"/>
        <w:adjustRightInd w:val="0"/>
      </w:pPr>
      <w:r w:rsidRPr="00E87C60">
        <w:t>o Mod. 5</w:t>
      </w:r>
    </w:p>
    <w:p w:rsidR="00E86E8A" w:rsidRPr="00E87C60" w:rsidRDefault="00050452" w:rsidP="00050452">
      <w:pPr>
        <w:autoSpaceDE w:val="0"/>
        <w:autoSpaceDN w:val="0"/>
        <w:adjustRightInd w:val="0"/>
      </w:pPr>
      <w:r w:rsidRPr="00E87C60">
        <w:t xml:space="preserve">o </w:t>
      </w:r>
      <w:r w:rsidR="00E86E8A" w:rsidRPr="00E87C60">
        <w:t>Curriculum</w:t>
      </w:r>
      <w:r w:rsidR="00163F41" w:rsidRPr="00E87C60">
        <w:t xml:space="preserve"> vitae e Portfolio</w:t>
      </w:r>
    </w:p>
    <w:p w:rsidR="00AB1AF3" w:rsidRDefault="00AB1AF3" w:rsidP="00050452">
      <w:pPr>
        <w:ind w:left="5940"/>
      </w:pPr>
    </w:p>
    <w:p w:rsidR="00AB1AF3" w:rsidRDefault="00AB1AF3" w:rsidP="00050452">
      <w:pPr>
        <w:ind w:left="5940"/>
      </w:pPr>
    </w:p>
    <w:p w:rsidR="0023607D" w:rsidRPr="00E87C60" w:rsidRDefault="00D745F0" w:rsidP="00D745F0">
      <w:pPr>
        <w:ind w:left="5940"/>
        <w:jc w:val="right"/>
      </w:pPr>
      <w:r>
        <w:t>D</w:t>
      </w:r>
      <w:r w:rsidR="00050452" w:rsidRPr="00E87C60">
        <w:t>ata</w:t>
      </w:r>
      <w:r>
        <w:t xml:space="preserve"> e</w:t>
      </w:r>
      <w:r w:rsidR="00050452" w:rsidRPr="00E87C60">
        <w:t xml:space="preserve"> Firma</w:t>
      </w:r>
    </w:p>
    <w:sectPr w:rsidR="0023607D" w:rsidRPr="00E87C60" w:rsidSect="00AA3EDC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259" w:right="1134" w:bottom="851" w:left="1134" w:header="142" w:footer="5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402F" w:rsidRDefault="0080402F">
      <w:r>
        <w:separator/>
      </w:r>
    </w:p>
  </w:endnote>
  <w:endnote w:type="continuationSeparator" w:id="1">
    <w:p w:rsidR="0080402F" w:rsidRDefault="008040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ha">
    <w:altName w:val="Arial"/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Chancery Cursiv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2A7" w:rsidRDefault="00DE02D4" w:rsidP="000412A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3712A7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712A7" w:rsidRDefault="003712A7" w:rsidP="00AE4288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452" w:rsidRDefault="00050452" w:rsidP="00050452">
    <w:pPr>
      <w:autoSpaceDE w:val="0"/>
      <w:autoSpaceDN w:val="0"/>
      <w:adjustRightInd w:val="0"/>
      <w:rPr>
        <w:sz w:val="20"/>
        <w:szCs w:val="20"/>
      </w:rPr>
    </w:pPr>
    <w:r>
      <w:rPr>
        <w:sz w:val="12"/>
        <w:szCs w:val="12"/>
      </w:rPr>
      <w:t xml:space="preserve">1 </w:t>
    </w:r>
    <w:r>
      <w:rPr>
        <w:sz w:val="20"/>
        <w:szCs w:val="20"/>
      </w:rPr>
      <w:t>Specificare il nome del raggruppamento/associazione o altro</w:t>
    </w:r>
  </w:p>
  <w:p w:rsidR="00050452" w:rsidRDefault="00050452" w:rsidP="00050452">
    <w:pPr>
      <w:autoSpaceDE w:val="0"/>
      <w:autoSpaceDN w:val="0"/>
      <w:adjustRightInd w:val="0"/>
      <w:rPr>
        <w:sz w:val="20"/>
        <w:szCs w:val="20"/>
      </w:rPr>
    </w:pPr>
    <w:r>
      <w:rPr>
        <w:sz w:val="12"/>
        <w:szCs w:val="12"/>
      </w:rPr>
      <w:t xml:space="preserve">2 </w:t>
    </w:r>
    <w:r>
      <w:rPr>
        <w:sz w:val="20"/>
        <w:szCs w:val="20"/>
      </w:rPr>
      <w:t>La domanda deve essere compilata riportando il nominativo di ciascun soggetto facente parte del raggruppamento e va</w:t>
    </w:r>
  </w:p>
  <w:p w:rsidR="00050452" w:rsidRDefault="00050452" w:rsidP="00050452">
    <w:pPr>
      <w:autoSpaceDE w:val="0"/>
      <w:autoSpaceDN w:val="0"/>
      <w:adjustRightInd w:val="0"/>
      <w:rPr>
        <w:sz w:val="20"/>
        <w:szCs w:val="20"/>
      </w:rPr>
    </w:pPr>
    <w:r>
      <w:rPr>
        <w:sz w:val="20"/>
        <w:szCs w:val="20"/>
      </w:rPr>
      <w:t>corredata da fotocopia di un documento di identità valido, indicando sia il professionista designato come capogruppo che il</w:t>
    </w:r>
  </w:p>
  <w:p w:rsidR="00050452" w:rsidRDefault="00050452" w:rsidP="00050452">
    <w:pPr>
      <w:autoSpaceDE w:val="0"/>
      <w:autoSpaceDN w:val="0"/>
      <w:adjustRightInd w:val="0"/>
      <w:rPr>
        <w:sz w:val="20"/>
        <w:szCs w:val="20"/>
      </w:rPr>
    </w:pPr>
    <w:r>
      <w:rPr>
        <w:sz w:val="20"/>
        <w:szCs w:val="20"/>
      </w:rPr>
      <w:t>giovane professionista</w:t>
    </w:r>
  </w:p>
  <w:p w:rsidR="00050452" w:rsidRDefault="00050452" w:rsidP="00050452">
    <w:pPr>
      <w:autoSpaceDE w:val="0"/>
      <w:autoSpaceDN w:val="0"/>
      <w:adjustRightInd w:val="0"/>
      <w:rPr>
        <w:sz w:val="20"/>
        <w:szCs w:val="20"/>
      </w:rPr>
    </w:pPr>
    <w:r>
      <w:rPr>
        <w:sz w:val="12"/>
        <w:szCs w:val="12"/>
      </w:rPr>
      <w:t xml:space="preserve">3 </w:t>
    </w:r>
    <w:r>
      <w:rPr>
        <w:sz w:val="20"/>
        <w:szCs w:val="20"/>
      </w:rPr>
      <w:t>Specificare la denominazione della Società di ingegneria</w:t>
    </w:r>
  </w:p>
  <w:p w:rsidR="00F82525" w:rsidRPr="003B3C5A" w:rsidRDefault="00050452" w:rsidP="00050452">
    <w:pPr>
      <w:pStyle w:val="Pidipagina"/>
      <w:tabs>
        <w:tab w:val="clear" w:pos="4819"/>
        <w:tab w:val="clear" w:pos="9638"/>
        <w:tab w:val="left" w:pos="8640"/>
      </w:tabs>
      <w:ind w:right="-82"/>
      <w:rPr>
        <w:rFonts w:ascii="Century Gothic" w:hAnsi="Century Gothic" w:cs="Arial"/>
        <w:sz w:val="16"/>
        <w:szCs w:val="16"/>
      </w:rPr>
    </w:pPr>
    <w:r>
      <w:rPr>
        <w:sz w:val="12"/>
        <w:szCs w:val="12"/>
      </w:rPr>
      <w:t xml:space="preserve">4 </w:t>
    </w:r>
    <w:r>
      <w:rPr>
        <w:sz w:val="20"/>
        <w:szCs w:val="20"/>
      </w:rPr>
      <w:t>Specificare il numero di schede lavori compilate</w:t>
    </w:r>
    <w:r w:rsidR="00F82525">
      <w:rPr>
        <w:rFonts w:ascii="Century Gothic" w:hAnsi="Century Gothic" w:cs="Arial"/>
        <w:sz w:val="16"/>
        <w:szCs w:val="16"/>
      </w:rPr>
      <w:tab/>
    </w:r>
    <w:r w:rsidR="00F82525" w:rsidRPr="003B3C5A">
      <w:rPr>
        <w:rFonts w:ascii="Century Gothic" w:hAnsi="Century Gothic" w:cs="Arial"/>
        <w:sz w:val="16"/>
        <w:szCs w:val="16"/>
      </w:rPr>
      <w:t xml:space="preserve">Pagina </w:t>
    </w:r>
    <w:r w:rsidR="00DE02D4" w:rsidRPr="003B3C5A">
      <w:rPr>
        <w:rFonts w:ascii="Century Gothic" w:hAnsi="Century Gothic" w:cs="Arial"/>
        <w:sz w:val="16"/>
        <w:szCs w:val="16"/>
      </w:rPr>
      <w:fldChar w:fldCharType="begin"/>
    </w:r>
    <w:r w:rsidR="00F82525" w:rsidRPr="003B3C5A">
      <w:rPr>
        <w:rFonts w:ascii="Century Gothic" w:hAnsi="Century Gothic" w:cs="Arial"/>
        <w:sz w:val="16"/>
        <w:szCs w:val="16"/>
      </w:rPr>
      <w:instrText xml:space="preserve"> PAGE </w:instrText>
    </w:r>
    <w:r w:rsidR="00DE02D4" w:rsidRPr="003B3C5A">
      <w:rPr>
        <w:rFonts w:ascii="Century Gothic" w:hAnsi="Century Gothic" w:cs="Arial"/>
        <w:sz w:val="16"/>
        <w:szCs w:val="16"/>
      </w:rPr>
      <w:fldChar w:fldCharType="separate"/>
    </w:r>
    <w:r w:rsidR="00D62CF3">
      <w:rPr>
        <w:rFonts w:ascii="Century Gothic" w:hAnsi="Century Gothic" w:cs="Arial"/>
        <w:noProof/>
        <w:sz w:val="16"/>
        <w:szCs w:val="16"/>
      </w:rPr>
      <w:t>1</w:t>
    </w:r>
    <w:r w:rsidR="00DE02D4" w:rsidRPr="003B3C5A">
      <w:rPr>
        <w:rFonts w:ascii="Century Gothic" w:hAnsi="Century Gothic" w:cs="Arial"/>
        <w:sz w:val="16"/>
        <w:szCs w:val="16"/>
      </w:rPr>
      <w:fldChar w:fldCharType="end"/>
    </w:r>
    <w:r w:rsidR="00F82525" w:rsidRPr="003B3C5A">
      <w:rPr>
        <w:rFonts w:ascii="Century Gothic" w:hAnsi="Century Gothic" w:cs="Arial"/>
        <w:sz w:val="16"/>
        <w:szCs w:val="16"/>
      </w:rPr>
      <w:t xml:space="preserve"> di </w:t>
    </w:r>
    <w:r w:rsidR="00DE02D4" w:rsidRPr="003B3C5A">
      <w:rPr>
        <w:rFonts w:ascii="Century Gothic" w:hAnsi="Century Gothic" w:cs="Arial"/>
        <w:sz w:val="16"/>
        <w:szCs w:val="16"/>
      </w:rPr>
      <w:fldChar w:fldCharType="begin"/>
    </w:r>
    <w:r w:rsidR="00F82525" w:rsidRPr="003B3C5A">
      <w:rPr>
        <w:rFonts w:ascii="Century Gothic" w:hAnsi="Century Gothic" w:cs="Arial"/>
        <w:sz w:val="16"/>
        <w:szCs w:val="16"/>
      </w:rPr>
      <w:instrText xml:space="preserve"> NUMPAGES </w:instrText>
    </w:r>
    <w:r w:rsidR="00DE02D4" w:rsidRPr="003B3C5A">
      <w:rPr>
        <w:rFonts w:ascii="Century Gothic" w:hAnsi="Century Gothic" w:cs="Arial"/>
        <w:sz w:val="16"/>
        <w:szCs w:val="16"/>
      </w:rPr>
      <w:fldChar w:fldCharType="separate"/>
    </w:r>
    <w:r w:rsidR="00D62CF3">
      <w:rPr>
        <w:rFonts w:ascii="Century Gothic" w:hAnsi="Century Gothic" w:cs="Arial"/>
        <w:noProof/>
        <w:sz w:val="16"/>
        <w:szCs w:val="16"/>
      </w:rPr>
      <w:t>1</w:t>
    </w:r>
    <w:r w:rsidR="00DE02D4" w:rsidRPr="003B3C5A">
      <w:rPr>
        <w:rFonts w:ascii="Century Gothic" w:hAnsi="Century Gothic" w:cs="Arial"/>
        <w:sz w:val="16"/>
        <w:szCs w:val="16"/>
      </w:rPr>
      <w:fldChar w:fldCharType="end"/>
    </w:r>
  </w:p>
  <w:p w:rsidR="003712A7" w:rsidRPr="00F82525" w:rsidRDefault="00F82525" w:rsidP="00F82525">
    <w:pPr>
      <w:pStyle w:val="Pidipagina"/>
      <w:tabs>
        <w:tab w:val="clear" w:pos="4819"/>
        <w:tab w:val="clear" w:pos="9638"/>
        <w:tab w:val="left" w:pos="8460"/>
      </w:tabs>
      <w:spacing w:before="120" w:after="120"/>
      <w:rPr>
        <w:rFonts w:ascii="Century Gothic" w:hAnsi="Century Gothic" w:cs="Arial"/>
        <w:sz w:val="16"/>
        <w:szCs w:val="16"/>
      </w:rPr>
    </w:pPr>
    <w:r w:rsidRPr="002E33B1">
      <w:rPr>
        <w:sz w:val="12"/>
        <w:szCs w:val="12"/>
      </w:rPr>
      <w:t xml:space="preserve">PC Manutenzione </w:t>
    </w:r>
    <w:r w:rsidR="00DE02D4" w:rsidRPr="003B3C5A">
      <w:rPr>
        <w:sz w:val="10"/>
        <w:szCs w:val="10"/>
      </w:rPr>
      <w:fldChar w:fldCharType="begin"/>
    </w:r>
    <w:r w:rsidRPr="003B3C5A">
      <w:rPr>
        <w:sz w:val="10"/>
        <w:szCs w:val="10"/>
      </w:rPr>
      <w:instrText xml:space="preserve"> FILENAME \p </w:instrText>
    </w:r>
    <w:r w:rsidR="00DE02D4" w:rsidRPr="003B3C5A">
      <w:rPr>
        <w:sz w:val="10"/>
        <w:szCs w:val="10"/>
      </w:rPr>
      <w:fldChar w:fldCharType="separate"/>
    </w:r>
    <w:r w:rsidR="00050452">
      <w:rPr>
        <w:noProof/>
        <w:sz w:val="10"/>
        <w:szCs w:val="10"/>
      </w:rPr>
      <w:t>C:\Users\PC1\Documents\1-Ufficio LL.PP\Short List\MOD.1.docx</w:t>
    </w:r>
    <w:r w:rsidR="00DE02D4" w:rsidRPr="003B3C5A">
      <w:rPr>
        <w:sz w:val="10"/>
        <w:szCs w:val="10"/>
      </w:rPr>
      <w:fldChar w:fldCharType="end"/>
    </w:r>
    <w:r w:rsidRPr="003B3C5A">
      <w:rPr>
        <w:sz w:val="16"/>
        <w:szCs w:val="16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2A7" w:rsidRPr="003B3C5A" w:rsidRDefault="00DE02D4" w:rsidP="002A6151">
    <w:pPr>
      <w:pStyle w:val="Pidipagina"/>
      <w:rPr>
        <w:rFonts w:ascii="Century Gothic" w:hAnsi="Century Gothic" w:cs="Arial"/>
        <w:sz w:val="16"/>
        <w:szCs w:val="16"/>
      </w:rPr>
    </w:pPr>
    <w:r>
      <w:rPr>
        <w:rFonts w:ascii="Century Gothic" w:hAnsi="Century Gothic" w:cs="Arial"/>
        <w:noProof/>
        <w:sz w:val="16"/>
        <w:szCs w:val="16"/>
      </w:rPr>
      <w:pict>
        <v:line id="Line 7" o:spid="_x0000_s4097" style="position:absolute;z-index:251658240;visibility:visible" from="0,-3.4pt" to="279pt,-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Lj4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"/>
      </w:pict>
    </w:r>
    <w:r w:rsidR="003712A7" w:rsidRPr="003B3C5A">
      <w:rPr>
        <w:rFonts w:ascii="Century Gothic" w:hAnsi="Century Gothic" w:cs="Arial"/>
        <w:sz w:val="16"/>
        <w:szCs w:val="16"/>
      </w:rPr>
      <w:t>Presso la sede Comunale – 1° p</w:t>
    </w:r>
    <w:r w:rsidR="003712A7">
      <w:rPr>
        <w:rFonts w:ascii="Century Gothic" w:hAnsi="Century Gothic" w:cs="Arial"/>
        <w:sz w:val="16"/>
        <w:szCs w:val="16"/>
      </w:rPr>
      <w:t>iano</w:t>
    </w:r>
    <w:r w:rsidR="003712A7" w:rsidRPr="003B3C5A">
      <w:rPr>
        <w:rFonts w:ascii="Century Gothic" w:hAnsi="Century Gothic" w:cs="Arial"/>
        <w:sz w:val="16"/>
        <w:szCs w:val="16"/>
      </w:rPr>
      <w:t xml:space="preserve"> –Via Gionti , 16 – 80040 Terzigno (NA)</w:t>
    </w:r>
  </w:p>
  <w:p w:rsidR="003712A7" w:rsidRPr="003B3C5A" w:rsidRDefault="003712A7" w:rsidP="002E33B1">
    <w:pPr>
      <w:pStyle w:val="Pidipagina"/>
      <w:tabs>
        <w:tab w:val="clear" w:pos="4819"/>
        <w:tab w:val="clear" w:pos="9638"/>
        <w:tab w:val="left" w:pos="8640"/>
      </w:tabs>
      <w:ind w:right="-82"/>
      <w:rPr>
        <w:rFonts w:ascii="Century Gothic" w:hAnsi="Century Gothic" w:cs="Arial"/>
        <w:sz w:val="16"/>
        <w:szCs w:val="16"/>
      </w:rPr>
    </w:pPr>
    <w:r w:rsidRPr="003B3C5A">
      <w:rPr>
        <w:rFonts w:ascii="Century Gothic" w:hAnsi="Century Gothic" w:cs="Arial"/>
        <w:sz w:val="16"/>
        <w:szCs w:val="16"/>
      </w:rPr>
      <w:t>Tel Centralino/Diretto</w:t>
    </w:r>
    <w:r>
      <w:rPr>
        <w:rFonts w:ascii="Century Gothic" w:hAnsi="Century Gothic" w:cs="Arial"/>
        <w:sz w:val="16"/>
        <w:szCs w:val="16"/>
      </w:rPr>
      <w:t xml:space="preserve">:  </w:t>
    </w:r>
    <w:r w:rsidRPr="003B3C5A">
      <w:rPr>
        <w:rFonts w:ascii="Century Gothic" w:hAnsi="Century Gothic" w:cs="Arial"/>
        <w:sz w:val="16"/>
        <w:szCs w:val="16"/>
      </w:rPr>
      <w:t xml:space="preserve"> 081.3389511 - 081.3389545  –  Fax  081.3389577/55</w:t>
    </w:r>
    <w:r>
      <w:rPr>
        <w:rFonts w:ascii="Century Gothic" w:hAnsi="Century Gothic" w:cs="Arial"/>
        <w:sz w:val="16"/>
        <w:szCs w:val="16"/>
      </w:rPr>
      <w:tab/>
    </w:r>
    <w:r w:rsidRPr="003B3C5A">
      <w:rPr>
        <w:rFonts w:ascii="Century Gothic" w:hAnsi="Century Gothic" w:cs="Arial"/>
        <w:sz w:val="16"/>
        <w:szCs w:val="16"/>
      </w:rPr>
      <w:t xml:space="preserve">Pagina </w:t>
    </w:r>
    <w:r w:rsidR="00DE02D4" w:rsidRPr="003B3C5A">
      <w:rPr>
        <w:rFonts w:ascii="Century Gothic" w:hAnsi="Century Gothic" w:cs="Arial"/>
        <w:sz w:val="16"/>
        <w:szCs w:val="16"/>
      </w:rPr>
      <w:fldChar w:fldCharType="begin"/>
    </w:r>
    <w:r w:rsidRPr="003B3C5A">
      <w:rPr>
        <w:rFonts w:ascii="Century Gothic" w:hAnsi="Century Gothic" w:cs="Arial"/>
        <w:sz w:val="16"/>
        <w:szCs w:val="16"/>
      </w:rPr>
      <w:instrText xml:space="preserve"> PAGE </w:instrText>
    </w:r>
    <w:r w:rsidR="00DE02D4" w:rsidRPr="003B3C5A">
      <w:rPr>
        <w:rFonts w:ascii="Century Gothic" w:hAnsi="Century Gothic" w:cs="Arial"/>
        <w:sz w:val="16"/>
        <w:szCs w:val="16"/>
      </w:rPr>
      <w:fldChar w:fldCharType="separate"/>
    </w:r>
    <w:r w:rsidR="001A2F12">
      <w:rPr>
        <w:rFonts w:ascii="Century Gothic" w:hAnsi="Century Gothic" w:cs="Arial"/>
        <w:noProof/>
        <w:sz w:val="16"/>
        <w:szCs w:val="16"/>
      </w:rPr>
      <w:t>1</w:t>
    </w:r>
    <w:r w:rsidR="00DE02D4" w:rsidRPr="003B3C5A">
      <w:rPr>
        <w:rFonts w:ascii="Century Gothic" w:hAnsi="Century Gothic" w:cs="Arial"/>
        <w:sz w:val="16"/>
        <w:szCs w:val="16"/>
      </w:rPr>
      <w:fldChar w:fldCharType="end"/>
    </w:r>
    <w:r w:rsidRPr="003B3C5A">
      <w:rPr>
        <w:rFonts w:ascii="Century Gothic" w:hAnsi="Century Gothic" w:cs="Arial"/>
        <w:sz w:val="16"/>
        <w:szCs w:val="16"/>
      </w:rPr>
      <w:t xml:space="preserve"> di </w:t>
    </w:r>
    <w:r w:rsidR="00DE02D4" w:rsidRPr="003B3C5A">
      <w:rPr>
        <w:rFonts w:ascii="Century Gothic" w:hAnsi="Century Gothic" w:cs="Arial"/>
        <w:sz w:val="16"/>
        <w:szCs w:val="16"/>
      </w:rPr>
      <w:fldChar w:fldCharType="begin"/>
    </w:r>
    <w:r w:rsidRPr="003B3C5A">
      <w:rPr>
        <w:rFonts w:ascii="Century Gothic" w:hAnsi="Century Gothic" w:cs="Arial"/>
        <w:sz w:val="16"/>
        <w:szCs w:val="16"/>
      </w:rPr>
      <w:instrText xml:space="preserve"> NUMPAGES </w:instrText>
    </w:r>
    <w:r w:rsidR="00DE02D4" w:rsidRPr="003B3C5A">
      <w:rPr>
        <w:rFonts w:ascii="Century Gothic" w:hAnsi="Century Gothic" w:cs="Arial"/>
        <w:sz w:val="16"/>
        <w:szCs w:val="16"/>
      </w:rPr>
      <w:fldChar w:fldCharType="separate"/>
    </w:r>
    <w:r w:rsidR="00B07E2C">
      <w:rPr>
        <w:rFonts w:ascii="Century Gothic" w:hAnsi="Century Gothic" w:cs="Arial"/>
        <w:noProof/>
        <w:sz w:val="16"/>
        <w:szCs w:val="16"/>
      </w:rPr>
      <w:t>1</w:t>
    </w:r>
    <w:r w:rsidR="00DE02D4" w:rsidRPr="003B3C5A">
      <w:rPr>
        <w:rFonts w:ascii="Century Gothic" w:hAnsi="Century Gothic" w:cs="Arial"/>
        <w:sz w:val="16"/>
        <w:szCs w:val="16"/>
      </w:rPr>
      <w:fldChar w:fldCharType="end"/>
    </w:r>
  </w:p>
  <w:p w:rsidR="003712A7" w:rsidRPr="002E33B1" w:rsidRDefault="003712A7" w:rsidP="002E33B1">
    <w:pPr>
      <w:pStyle w:val="Pidipagina"/>
      <w:tabs>
        <w:tab w:val="clear" w:pos="4819"/>
        <w:tab w:val="clear" w:pos="9638"/>
        <w:tab w:val="left" w:pos="8460"/>
      </w:tabs>
      <w:spacing w:before="120" w:after="120"/>
      <w:rPr>
        <w:rFonts w:ascii="Century Gothic" w:hAnsi="Century Gothic" w:cs="Arial"/>
        <w:sz w:val="16"/>
        <w:szCs w:val="16"/>
      </w:rPr>
    </w:pPr>
    <w:r w:rsidRPr="002E33B1">
      <w:rPr>
        <w:sz w:val="12"/>
        <w:szCs w:val="12"/>
      </w:rPr>
      <w:t xml:space="preserve">PC Manutenzione </w:t>
    </w:r>
    <w:r w:rsidR="00DE02D4" w:rsidRPr="003B3C5A">
      <w:rPr>
        <w:sz w:val="10"/>
        <w:szCs w:val="10"/>
      </w:rPr>
      <w:fldChar w:fldCharType="begin"/>
    </w:r>
    <w:r w:rsidRPr="003B3C5A">
      <w:rPr>
        <w:sz w:val="10"/>
        <w:szCs w:val="10"/>
      </w:rPr>
      <w:instrText xml:space="preserve"> FILENAME \p </w:instrText>
    </w:r>
    <w:r w:rsidR="00DE02D4" w:rsidRPr="003B3C5A">
      <w:rPr>
        <w:sz w:val="10"/>
        <w:szCs w:val="10"/>
      </w:rPr>
      <w:fldChar w:fldCharType="separate"/>
    </w:r>
    <w:r w:rsidR="00B07E2C">
      <w:rPr>
        <w:noProof/>
        <w:sz w:val="10"/>
        <w:szCs w:val="10"/>
      </w:rPr>
      <w:t>C:\Users\PC1\Documents\10-PERSONALE\2020\Carenza Personale e Richiesta Necrofoco-Seppellitore - Sollecito III.docx</w:t>
    </w:r>
    <w:r w:rsidR="00DE02D4" w:rsidRPr="003B3C5A">
      <w:rPr>
        <w:sz w:val="10"/>
        <w:szCs w:val="10"/>
      </w:rPr>
      <w:fldChar w:fldCharType="end"/>
    </w:r>
    <w:r w:rsidRPr="003B3C5A">
      <w:rPr>
        <w:sz w:val="16"/>
        <w:szCs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402F" w:rsidRDefault="0080402F">
      <w:r>
        <w:separator/>
      </w:r>
    </w:p>
  </w:footnote>
  <w:footnote w:type="continuationSeparator" w:id="1">
    <w:p w:rsidR="0080402F" w:rsidRDefault="008040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525" w:rsidRDefault="00F82525" w:rsidP="00050452">
    <w:pPr>
      <w:pStyle w:val="Intestazione"/>
      <w:jc w:val="right"/>
      <w:rPr>
        <w:szCs w:val="8"/>
      </w:rPr>
    </w:pPr>
  </w:p>
  <w:p w:rsidR="00050452" w:rsidRPr="00050452" w:rsidRDefault="00050452" w:rsidP="00050452">
    <w:pPr>
      <w:pStyle w:val="Intestazione"/>
      <w:jc w:val="right"/>
      <w:rPr>
        <w:szCs w:val="8"/>
      </w:rPr>
    </w:pPr>
    <w:r>
      <w:rPr>
        <w:szCs w:val="8"/>
      </w:rPr>
      <w:t>M</w:t>
    </w:r>
    <w:r w:rsidR="00E93C2E">
      <w:rPr>
        <w:szCs w:val="8"/>
      </w:rPr>
      <w:t>OD</w:t>
    </w:r>
    <w:r>
      <w:rPr>
        <w:szCs w:val="8"/>
      </w:rPr>
      <w:t>.1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1E0"/>
    </w:tblPr>
    <w:tblGrid>
      <w:gridCol w:w="1535"/>
      <w:gridCol w:w="7933"/>
    </w:tblGrid>
    <w:tr w:rsidR="003712A7" w:rsidRPr="00537342" w:rsidTr="00537342">
      <w:trPr>
        <w:jc w:val="center"/>
      </w:trPr>
      <w:tc>
        <w:tcPr>
          <w:tcW w:w="1535" w:type="dxa"/>
          <w:tcBorders>
            <w:right w:val="dotted" w:sz="4" w:space="0" w:color="auto"/>
          </w:tcBorders>
        </w:tcPr>
        <w:p w:rsidR="003712A7" w:rsidRPr="00537342" w:rsidRDefault="005217E1" w:rsidP="00537342">
          <w:pPr>
            <w:pStyle w:val="Intestazione"/>
            <w:spacing w:after="200" w:line="276" w:lineRule="auto"/>
            <w:jc w:val="center"/>
            <w:rPr>
              <w:sz w:val="19"/>
            </w:rPr>
          </w:pPr>
          <w:r>
            <w:rPr>
              <w:noProof/>
              <w:sz w:val="19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60960</wp:posOffset>
                </wp:positionH>
                <wp:positionV relativeFrom="paragraph">
                  <wp:posOffset>124460</wp:posOffset>
                </wp:positionV>
                <wp:extent cx="730885" cy="895350"/>
                <wp:effectExtent l="0" t="0" r="0" b="0"/>
                <wp:wrapNone/>
                <wp:docPr id="6" name="Immagine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0885" cy="8953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933" w:type="dxa"/>
          <w:tcBorders>
            <w:left w:val="dotted" w:sz="4" w:space="0" w:color="auto"/>
          </w:tcBorders>
        </w:tcPr>
        <w:p w:rsidR="003712A7" w:rsidRPr="00537342" w:rsidRDefault="003712A7" w:rsidP="00537342">
          <w:pPr>
            <w:pStyle w:val="Intestazione"/>
            <w:jc w:val="center"/>
            <w:rPr>
              <w:rFonts w:ascii="Latha" w:hAnsi="Latha" w:cs="Latha"/>
              <w:b/>
              <w:sz w:val="52"/>
              <w:szCs w:val="52"/>
            </w:rPr>
          </w:pPr>
          <w:r w:rsidRPr="00537342">
            <w:rPr>
              <w:rFonts w:ascii="Latha" w:hAnsi="Latha" w:cs="Latha"/>
              <w:b/>
              <w:sz w:val="52"/>
              <w:szCs w:val="52"/>
            </w:rPr>
            <w:t>COMUNE DI TERZIGNO</w:t>
          </w:r>
        </w:p>
        <w:p w:rsidR="003712A7" w:rsidRPr="00537342" w:rsidRDefault="003712A7" w:rsidP="00537342">
          <w:pPr>
            <w:pStyle w:val="Intestazione"/>
            <w:jc w:val="center"/>
            <w:rPr>
              <w:rFonts w:ascii="Latha" w:hAnsi="Latha" w:cs="Latha"/>
              <w:b/>
              <w:spacing w:val="20"/>
              <w:sz w:val="28"/>
              <w:szCs w:val="28"/>
            </w:rPr>
          </w:pPr>
          <w:r w:rsidRPr="00537342">
            <w:rPr>
              <w:rFonts w:ascii="Latha" w:hAnsi="Latha" w:cs="Latha"/>
              <w:b/>
              <w:spacing w:val="20"/>
              <w:sz w:val="28"/>
              <w:szCs w:val="28"/>
            </w:rPr>
            <w:t>Provincia di Napoli</w:t>
          </w:r>
        </w:p>
        <w:p w:rsidR="003712A7" w:rsidRPr="00537342" w:rsidRDefault="003712A7" w:rsidP="00537342">
          <w:pPr>
            <w:pStyle w:val="Intestazione"/>
            <w:tabs>
              <w:tab w:val="clear" w:pos="4819"/>
              <w:tab w:val="clear" w:pos="9638"/>
            </w:tabs>
            <w:spacing w:before="120"/>
            <w:jc w:val="center"/>
            <w:rPr>
              <w:rFonts w:ascii="Latha" w:hAnsi="Latha" w:cs="Latha"/>
              <w:b/>
              <w:bCs/>
              <w:spacing w:val="60"/>
              <w:sz w:val="36"/>
              <w:szCs w:val="36"/>
            </w:rPr>
          </w:pPr>
          <w:r w:rsidRPr="00537342">
            <w:rPr>
              <w:rFonts w:ascii="Latha" w:hAnsi="Latha" w:cs="Latha"/>
              <w:b/>
              <w:bCs/>
              <w:spacing w:val="60"/>
              <w:sz w:val="36"/>
              <w:szCs w:val="36"/>
            </w:rPr>
            <w:t>Area Tecnica</w:t>
          </w:r>
        </w:p>
        <w:p w:rsidR="003712A7" w:rsidRPr="00537342" w:rsidRDefault="003712A7" w:rsidP="00537342">
          <w:pPr>
            <w:pStyle w:val="Intestazione"/>
            <w:tabs>
              <w:tab w:val="clear" w:pos="4819"/>
              <w:tab w:val="clear" w:pos="9638"/>
            </w:tabs>
            <w:spacing w:after="20"/>
            <w:jc w:val="center"/>
            <w:rPr>
              <w:rFonts w:ascii="Chancery Cursive" w:hAnsi="Chancery Cursive"/>
              <w:b/>
              <w:bCs/>
              <w:spacing w:val="20"/>
            </w:rPr>
          </w:pPr>
          <w:r w:rsidRPr="00537342">
            <w:rPr>
              <w:rFonts w:ascii="Latha" w:hAnsi="Latha" w:cs="Latha"/>
              <w:b/>
              <w:bCs/>
              <w:spacing w:val="20"/>
            </w:rPr>
            <w:t>Ufficio   Manutenzione</w:t>
          </w:r>
        </w:p>
      </w:tc>
    </w:tr>
  </w:tbl>
  <w:p w:rsidR="003712A7" w:rsidRPr="003712A7" w:rsidRDefault="003712A7" w:rsidP="00CB538B">
    <w:pPr>
      <w:pBdr>
        <w:bottom w:val="single" w:sz="12" w:space="1" w:color="auto"/>
      </w:pBdr>
      <w:tabs>
        <w:tab w:val="left" w:pos="6300"/>
      </w:tabs>
      <w:rPr>
        <w:sz w:val="8"/>
        <w:szCs w:val="8"/>
      </w:rPr>
    </w:pPr>
  </w:p>
  <w:p w:rsidR="003712A7" w:rsidRPr="003712A7" w:rsidRDefault="003712A7" w:rsidP="00CB538B">
    <w:pPr>
      <w:tabs>
        <w:tab w:val="left" w:pos="6300"/>
      </w:tabs>
      <w:rPr>
        <w:sz w:val="8"/>
        <w:szCs w:val="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270F0"/>
    <w:multiLevelType w:val="hybridMultilevel"/>
    <w:tmpl w:val="F5EC2980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AC7182"/>
    <w:multiLevelType w:val="hybridMultilevel"/>
    <w:tmpl w:val="C82828DE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EC4B59"/>
    <w:multiLevelType w:val="hybridMultilevel"/>
    <w:tmpl w:val="C3E6F9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51DD9"/>
    <w:multiLevelType w:val="hybridMultilevel"/>
    <w:tmpl w:val="41A82F30"/>
    <w:lvl w:ilvl="0" w:tplc="9C3C27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5F472E"/>
    <w:multiLevelType w:val="multilevel"/>
    <w:tmpl w:val="B4221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E010A2D"/>
    <w:multiLevelType w:val="hybridMultilevel"/>
    <w:tmpl w:val="A32E899E"/>
    <w:lvl w:ilvl="0" w:tplc="4D2E522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39F6F25"/>
    <w:multiLevelType w:val="hybridMultilevel"/>
    <w:tmpl w:val="DD709E90"/>
    <w:lvl w:ilvl="0" w:tplc="571EA0E8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87A26BA"/>
    <w:multiLevelType w:val="hybridMultilevel"/>
    <w:tmpl w:val="6B668C38"/>
    <w:lvl w:ilvl="0" w:tplc="571EA0E8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0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9C41537"/>
    <w:multiLevelType w:val="hybridMultilevel"/>
    <w:tmpl w:val="2234B16E"/>
    <w:lvl w:ilvl="0" w:tplc="571EA0E8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A711BC9"/>
    <w:multiLevelType w:val="hybridMultilevel"/>
    <w:tmpl w:val="3E107628"/>
    <w:lvl w:ilvl="0" w:tplc="E58A673E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E7A613A"/>
    <w:multiLevelType w:val="multilevel"/>
    <w:tmpl w:val="9D78A614"/>
    <w:lvl w:ilvl="0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9"/>
  </w:num>
  <w:num w:numId="5">
    <w:abstractNumId w:val="1"/>
  </w:num>
  <w:num w:numId="6">
    <w:abstractNumId w:val="4"/>
  </w:num>
  <w:num w:numId="7">
    <w:abstractNumId w:val="0"/>
  </w:num>
  <w:num w:numId="8">
    <w:abstractNumId w:val="6"/>
  </w:num>
  <w:num w:numId="9">
    <w:abstractNumId w:val="5"/>
  </w:num>
  <w:num w:numId="10">
    <w:abstractNumId w:val="2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hyphenationZone w:val="283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6B12D6"/>
    <w:rsid w:val="000303E9"/>
    <w:rsid w:val="000407F7"/>
    <w:rsid w:val="000412A0"/>
    <w:rsid w:val="00050452"/>
    <w:rsid w:val="000D2EA8"/>
    <w:rsid w:val="000D5DED"/>
    <w:rsid w:val="000F5F31"/>
    <w:rsid w:val="000F7833"/>
    <w:rsid w:val="001019A5"/>
    <w:rsid w:val="00121C0E"/>
    <w:rsid w:val="00122FFE"/>
    <w:rsid w:val="0014437F"/>
    <w:rsid w:val="00163F41"/>
    <w:rsid w:val="00171753"/>
    <w:rsid w:val="00175901"/>
    <w:rsid w:val="001A2F12"/>
    <w:rsid w:val="001F435F"/>
    <w:rsid w:val="00234DE9"/>
    <w:rsid w:val="0023607D"/>
    <w:rsid w:val="002460C8"/>
    <w:rsid w:val="0024699D"/>
    <w:rsid w:val="002559AC"/>
    <w:rsid w:val="00282707"/>
    <w:rsid w:val="0028793F"/>
    <w:rsid w:val="002A6151"/>
    <w:rsid w:val="002A62C1"/>
    <w:rsid w:val="002B2173"/>
    <w:rsid w:val="002E33B1"/>
    <w:rsid w:val="002E582B"/>
    <w:rsid w:val="002F262A"/>
    <w:rsid w:val="002F28DD"/>
    <w:rsid w:val="003155B5"/>
    <w:rsid w:val="0033766D"/>
    <w:rsid w:val="0034240E"/>
    <w:rsid w:val="0034638B"/>
    <w:rsid w:val="00353539"/>
    <w:rsid w:val="003712A7"/>
    <w:rsid w:val="00375E4B"/>
    <w:rsid w:val="00395049"/>
    <w:rsid w:val="003B283D"/>
    <w:rsid w:val="003E383B"/>
    <w:rsid w:val="00404657"/>
    <w:rsid w:val="00404737"/>
    <w:rsid w:val="004201A9"/>
    <w:rsid w:val="00430929"/>
    <w:rsid w:val="00445294"/>
    <w:rsid w:val="00451FBE"/>
    <w:rsid w:val="00456E7D"/>
    <w:rsid w:val="004645B2"/>
    <w:rsid w:val="00466FB6"/>
    <w:rsid w:val="00470953"/>
    <w:rsid w:val="00491612"/>
    <w:rsid w:val="004A36AD"/>
    <w:rsid w:val="004A380B"/>
    <w:rsid w:val="004C2F60"/>
    <w:rsid w:val="004D4901"/>
    <w:rsid w:val="004E7A3A"/>
    <w:rsid w:val="004F73D4"/>
    <w:rsid w:val="00500AEE"/>
    <w:rsid w:val="005073ED"/>
    <w:rsid w:val="005217E1"/>
    <w:rsid w:val="00525FB2"/>
    <w:rsid w:val="00537342"/>
    <w:rsid w:val="00546615"/>
    <w:rsid w:val="00556EDF"/>
    <w:rsid w:val="00567A3C"/>
    <w:rsid w:val="005767ED"/>
    <w:rsid w:val="00580FBB"/>
    <w:rsid w:val="0058278B"/>
    <w:rsid w:val="005B4E37"/>
    <w:rsid w:val="005D70DA"/>
    <w:rsid w:val="00617557"/>
    <w:rsid w:val="00623C83"/>
    <w:rsid w:val="0064048E"/>
    <w:rsid w:val="006469E8"/>
    <w:rsid w:val="00646E14"/>
    <w:rsid w:val="00682F81"/>
    <w:rsid w:val="006B12D6"/>
    <w:rsid w:val="006D74B2"/>
    <w:rsid w:val="006F0123"/>
    <w:rsid w:val="00706E62"/>
    <w:rsid w:val="00736622"/>
    <w:rsid w:val="00764C89"/>
    <w:rsid w:val="00777F1E"/>
    <w:rsid w:val="007A3F5F"/>
    <w:rsid w:val="007B6579"/>
    <w:rsid w:val="007C74EC"/>
    <w:rsid w:val="007D47C1"/>
    <w:rsid w:val="0080402F"/>
    <w:rsid w:val="00823CA8"/>
    <w:rsid w:val="00852012"/>
    <w:rsid w:val="00866E68"/>
    <w:rsid w:val="008B0F8F"/>
    <w:rsid w:val="008F0818"/>
    <w:rsid w:val="008F158E"/>
    <w:rsid w:val="008F268A"/>
    <w:rsid w:val="009A2524"/>
    <w:rsid w:val="009A3D67"/>
    <w:rsid w:val="009C0266"/>
    <w:rsid w:val="009C5419"/>
    <w:rsid w:val="009C7901"/>
    <w:rsid w:val="009D47C7"/>
    <w:rsid w:val="009E5A85"/>
    <w:rsid w:val="00A279DD"/>
    <w:rsid w:val="00A40C8D"/>
    <w:rsid w:val="00A47CB8"/>
    <w:rsid w:val="00AA3EDC"/>
    <w:rsid w:val="00AA5A91"/>
    <w:rsid w:val="00AA6006"/>
    <w:rsid w:val="00AA6D43"/>
    <w:rsid w:val="00AB1AF3"/>
    <w:rsid w:val="00AE4288"/>
    <w:rsid w:val="00AE52A9"/>
    <w:rsid w:val="00AF66D7"/>
    <w:rsid w:val="00AF6AB0"/>
    <w:rsid w:val="00AF6BB6"/>
    <w:rsid w:val="00B07E2C"/>
    <w:rsid w:val="00B1580E"/>
    <w:rsid w:val="00B16E92"/>
    <w:rsid w:val="00B20F16"/>
    <w:rsid w:val="00B349D3"/>
    <w:rsid w:val="00B61499"/>
    <w:rsid w:val="00B760A4"/>
    <w:rsid w:val="00B916D5"/>
    <w:rsid w:val="00B961B9"/>
    <w:rsid w:val="00BB0703"/>
    <w:rsid w:val="00BC3EC0"/>
    <w:rsid w:val="00BC4FE7"/>
    <w:rsid w:val="00BD433E"/>
    <w:rsid w:val="00C0152A"/>
    <w:rsid w:val="00C36761"/>
    <w:rsid w:val="00C420B2"/>
    <w:rsid w:val="00C7387F"/>
    <w:rsid w:val="00C744AA"/>
    <w:rsid w:val="00C84A88"/>
    <w:rsid w:val="00C86322"/>
    <w:rsid w:val="00C969C8"/>
    <w:rsid w:val="00CA2A70"/>
    <w:rsid w:val="00CB538B"/>
    <w:rsid w:val="00CC0F2F"/>
    <w:rsid w:val="00CE5C03"/>
    <w:rsid w:val="00D147D4"/>
    <w:rsid w:val="00D24E08"/>
    <w:rsid w:val="00D310FC"/>
    <w:rsid w:val="00D62CF3"/>
    <w:rsid w:val="00D745F0"/>
    <w:rsid w:val="00D83C10"/>
    <w:rsid w:val="00DC6DBB"/>
    <w:rsid w:val="00DE02D4"/>
    <w:rsid w:val="00DE4100"/>
    <w:rsid w:val="00E4621A"/>
    <w:rsid w:val="00E55061"/>
    <w:rsid w:val="00E85F9B"/>
    <w:rsid w:val="00E86E8A"/>
    <w:rsid w:val="00E87C60"/>
    <w:rsid w:val="00E93C2E"/>
    <w:rsid w:val="00EA0B30"/>
    <w:rsid w:val="00EA306C"/>
    <w:rsid w:val="00ED1C3F"/>
    <w:rsid w:val="00EE292D"/>
    <w:rsid w:val="00EE4DF5"/>
    <w:rsid w:val="00F01BD6"/>
    <w:rsid w:val="00F04C42"/>
    <w:rsid w:val="00F228FB"/>
    <w:rsid w:val="00F47288"/>
    <w:rsid w:val="00F47646"/>
    <w:rsid w:val="00F56B17"/>
    <w:rsid w:val="00F62430"/>
    <w:rsid w:val="00F82525"/>
    <w:rsid w:val="00F91A5F"/>
    <w:rsid w:val="00F932CE"/>
    <w:rsid w:val="00FB5657"/>
    <w:rsid w:val="00FD0F93"/>
    <w:rsid w:val="00FD5D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A6151"/>
    <w:rPr>
      <w:sz w:val="24"/>
      <w:szCs w:val="24"/>
    </w:rPr>
  </w:style>
  <w:style w:type="paragraph" w:styleId="Titolo3">
    <w:name w:val="heading 3"/>
    <w:basedOn w:val="Normale"/>
    <w:next w:val="Normale"/>
    <w:qFormat/>
    <w:rsid w:val="002A6151"/>
    <w:pPr>
      <w:keepNext/>
      <w:jc w:val="center"/>
      <w:outlineLvl w:val="2"/>
    </w:pPr>
    <w:rPr>
      <w:b/>
      <w:bCs/>
      <w:lang w:val="de-DE"/>
    </w:rPr>
  </w:style>
  <w:style w:type="paragraph" w:styleId="Titolo5">
    <w:name w:val="heading 5"/>
    <w:basedOn w:val="Normale"/>
    <w:next w:val="Normale"/>
    <w:qFormat/>
    <w:rsid w:val="002E33B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rsid w:val="00B20F16"/>
    <w:pPr>
      <w:spacing w:before="100" w:beforeAutospacing="1" w:after="100" w:afterAutospacing="1"/>
    </w:pPr>
    <w:rPr>
      <w:color w:val="000000"/>
    </w:rPr>
  </w:style>
  <w:style w:type="table" w:styleId="Grigliatabella">
    <w:name w:val="Table Grid"/>
    <w:basedOn w:val="Tabellanormale"/>
    <w:rsid w:val="00B349D3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semiHidden/>
    <w:rsid w:val="008F158E"/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rsid w:val="00AE4288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AE4288"/>
  </w:style>
  <w:style w:type="paragraph" w:styleId="Intestazione">
    <w:name w:val="header"/>
    <w:basedOn w:val="Normale"/>
    <w:rsid w:val="00AE4288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semiHidden/>
    <w:rsid w:val="002A6151"/>
    <w:pPr>
      <w:ind w:left="1410" w:hanging="1410"/>
    </w:pPr>
    <w:rPr>
      <w:b/>
      <w:bCs/>
      <w:i/>
      <w:iCs/>
    </w:rPr>
  </w:style>
  <w:style w:type="paragraph" w:styleId="Corpodeltesto">
    <w:name w:val="Body Text"/>
    <w:basedOn w:val="Normale"/>
    <w:rsid w:val="003712A7"/>
    <w:pPr>
      <w:spacing w:after="120"/>
    </w:pPr>
  </w:style>
  <w:style w:type="paragraph" w:customStyle="1" w:styleId="Default">
    <w:name w:val="Default"/>
    <w:rsid w:val="00C3676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llegamentoipertestuale">
    <w:name w:val="Hyperlink"/>
    <w:uiPriority w:val="99"/>
    <w:unhideWhenUsed/>
    <w:rsid w:val="0028270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40\modello%20DOC%20ComuneTerzigno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modello DOC ComuneTerzigno.dot</Template>
  <TotalTime>0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COMUNE DI TERZIGNO</vt:lpstr>
    </vt:vector>
  </TitlesOfParts>
  <Company>Società</Company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COMUNE DI TERZIGNO</dc:title>
  <dc:creator>PC1</dc:creator>
  <cp:lastModifiedBy>PC1</cp:lastModifiedBy>
  <cp:revision>4</cp:revision>
  <cp:lastPrinted>2020-06-29T06:29:00Z</cp:lastPrinted>
  <dcterms:created xsi:type="dcterms:W3CDTF">2020-06-29T14:23:00Z</dcterms:created>
  <dcterms:modified xsi:type="dcterms:W3CDTF">2020-06-29T16:23:00Z</dcterms:modified>
</cp:coreProperties>
</file>