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67" w:rsidRPr="00CC7D93" w:rsidRDefault="00CC7D93" w:rsidP="00CC7D93">
      <w:pPr>
        <w:pStyle w:val="Titolo5"/>
        <w:pBdr>
          <w:bottom w:val="single" w:sz="6" w:space="2" w:color="BEBEBE"/>
        </w:pBdr>
        <w:spacing w:before="0" w:after="75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Dichiarazione allegato alla </w:t>
      </w:r>
      <w:r>
        <w:rPr>
          <w:b w:val="0"/>
          <w:bCs w:val="0"/>
          <w:sz w:val="23"/>
          <w:szCs w:val="23"/>
        </w:rPr>
        <w:t>ISTANZA DI</w:t>
      </w:r>
      <w:r w:rsidR="008517CD">
        <w:rPr>
          <w:b w:val="0"/>
          <w:bCs w:val="0"/>
          <w:sz w:val="23"/>
          <w:szCs w:val="23"/>
        </w:rPr>
        <w:t xml:space="preserve"> </w:t>
      </w:r>
      <w:r>
        <w:rPr>
          <w:b w:val="0"/>
          <w:bCs w:val="0"/>
          <w:sz w:val="23"/>
          <w:szCs w:val="23"/>
        </w:rPr>
        <w:t>INSERIMENTO NELLA</w:t>
      </w:r>
      <w:r w:rsidRPr="00C36761">
        <w:rPr>
          <w:b w:val="0"/>
          <w:bCs w:val="0"/>
          <w:sz w:val="23"/>
          <w:szCs w:val="23"/>
        </w:rPr>
        <w:t>SHORT-LIST DI PROFESSIONISTI PER IL CONFERIMENTO DI INCARICHI DI PROGETTAZIONE, DIREZIONE LAVORI E ATTIVITA’ ACCESSORIE (ART. 46 E 157 C. 2 D.LGS. 50/2016 .) a supporto dell'UFFICIO LL:PP. Relativamente alla programmazione ed attuazione delle OOPP per il triennio 2020-2022</w:t>
      </w:r>
      <w:r w:rsidRPr="00C36761">
        <w:rPr>
          <w:b w:val="0"/>
        </w:rPr>
        <w:t>.</w:t>
      </w:r>
    </w:p>
    <w:p w:rsidR="0096407B" w:rsidRPr="00CC7D93" w:rsidRDefault="0096407B" w:rsidP="00CC7D93">
      <w:pPr>
        <w:autoSpaceDE w:val="0"/>
        <w:autoSpaceDN w:val="0"/>
        <w:adjustRightInd w:val="0"/>
        <w:spacing w:line="360" w:lineRule="auto"/>
        <w:rPr>
          <w:bCs/>
          <w:i/>
        </w:rPr>
      </w:pPr>
    </w:p>
    <w:p w:rsidR="00CC7D93" w:rsidRPr="00CC7D93" w:rsidRDefault="00982DEB" w:rsidP="00CC7D93">
      <w:pPr>
        <w:autoSpaceDE w:val="0"/>
        <w:autoSpaceDN w:val="0"/>
        <w:adjustRightInd w:val="0"/>
        <w:spacing w:line="360" w:lineRule="auto"/>
      </w:pPr>
      <w:r w:rsidRPr="00CC7D93">
        <w:t>Il/la sottos</w:t>
      </w:r>
      <w:r w:rsidR="00CC7D93">
        <w:t>critto/a ………………………………………………………</w:t>
      </w:r>
      <w:r w:rsidRPr="00CC7D93">
        <w:t>. nato a ……………………</w:t>
      </w:r>
      <w:r w:rsidR="00CC7D93">
        <w:t xml:space="preserve"> i</w:t>
      </w:r>
      <w:r w:rsidRPr="00CC7D93">
        <w:t>l</w:t>
      </w:r>
      <w:r w:rsidR="00CC7D93">
        <w:t xml:space="preserve"> </w:t>
      </w:r>
      <w:r w:rsidRPr="00CC7D93">
        <w:t>……</w:t>
      </w:r>
      <w:r w:rsidR="00CC7D93">
        <w:t>/</w:t>
      </w:r>
      <w:r w:rsidRPr="00CC7D93">
        <w:t>……</w:t>
      </w:r>
      <w:r w:rsidR="00CC7D93">
        <w:t>/</w:t>
      </w:r>
      <w:r w:rsidRPr="00CC7D93">
        <w:t>………..</w:t>
      </w:r>
      <w:r w:rsidR="00CC7D93">
        <w:t xml:space="preserve"> </w:t>
      </w:r>
      <w:r w:rsidRPr="00CC7D93">
        <w:t>residente a……………</w:t>
      </w:r>
      <w:r w:rsidR="00CC7D93">
        <w:t>.....</w:t>
      </w:r>
      <w:r w:rsidRPr="00CC7D93">
        <w:t>…………..</w:t>
      </w:r>
      <w:r w:rsidR="00CC7D93">
        <w:t xml:space="preserve"> (..........) </w:t>
      </w:r>
      <w:r w:rsidRPr="00CC7D93">
        <w:t>iscritto all’albo professionale</w:t>
      </w:r>
      <w:r w:rsidR="00CC7D93">
        <w:t xml:space="preserve"> </w:t>
      </w:r>
      <w:r w:rsidRPr="00CC7D93">
        <w:t>dei</w:t>
      </w:r>
      <w:r w:rsidR="00CC7D93">
        <w:t xml:space="preserve"> </w:t>
      </w:r>
      <w:r w:rsidRPr="00CC7D93">
        <w:t>……………………</w:t>
      </w:r>
      <w:r w:rsidR="00CC7D93">
        <w:t>............</w:t>
      </w:r>
      <w:r w:rsidRPr="00CC7D93">
        <w:t>…..della provincia di …………………… al numero ……………… cod. fiscale</w:t>
      </w:r>
      <w:r w:rsidR="00CC7D93">
        <w:t xml:space="preserve"> </w:t>
      </w:r>
      <w:r w:rsidRPr="00CC7D93">
        <w:t>n………………</w:t>
      </w:r>
      <w:r w:rsidR="00CC7D93" w:rsidRPr="00CC7D93">
        <w:t>………………..partita IVA n……………………..</w:t>
      </w:r>
      <w:r w:rsidR="00CC7D93">
        <w:t>;</w:t>
      </w:r>
    </w:p>
    <w:p w:rsidR="00982DEB" w:rsidRPr="00CC7D93" w:rsidRDefault="00982DEB" w:rsidP="00CC7D93">
      <w:pPr>
        <w:autoSpaceDE w:val="0"/>
        <w:autoSpaceDN w:val="0"/>
        <w:adjustRightInd w:val="0"/>
        <w:spacing w:before="240" w:line="360" w:lineRule="auto"/>
        <w:jc w:val="both"/>
      </w:pPr>
      <w:r w:rsidRPr="00CC7D93">
        <w:t>ai fini dell'iscrizione agli elenchi di</w:t>
      </w:r>
      <w:r w:rsidR="00CC7D93" w:rsidRPr="00CC7D93">
        <w:t xml:space="preserve"> </w:t>
      </w:r>
      <w:r w:rsidRPr="00CC7D93">
        <w:t>cui all'Avviso di Conferimento di incarichi di Progettazione, Direzione Lavori e attività accessorie</w:t>
      </w:r>
      <w:r w:rsidR="00CC7D93" w:rsidRPr="00CC7D93">
        <w:t xml:space="preserve"> </w:t>
      </w:r>
      <w:r w:rsidRPr="00CC7D93">
        <w:t>pubblicato il …………</w:t>
      </w:r>
      <w:r w:rsidR="00CC7D93">
        <w:t>.....</w:t>
      </w:r>
      <w:r w:rsidRPr="00CC7D93">
        <w:t>………………., consapevole delle sanzioni penali cui può andare incontro in</w:t>
      </w:r>
      <w:r w:rsidR="00CC7D93" w:rsidRPr="00CC7D93">
        <w:t xml:space="preserve"> </w:t>
      </w:r>
      <w:r w:rsidRPr="00CC7D93">
        <w:t>caso di falsità in atti e dichiarazioni mendaci, come previsto dall'Art. 76 D.P.R. 445/2000:</w:t>
      </w:r>
    </w:p>
    <w:p w:rsidR="00982DEB" w:rsidRPr="00CC7D93" w:rsidRDefault="00982DEB" w:rsidP="00CC7D93">
      <w:pPr>
        <w:autoSpaceDE w:val="0"/>
        <w:autoSpaceDN w:val="0"/>
        <w:adjustRightInd w:val="0"/>
        <w:spacing w:line="360" w:lineRule="auto"/>
        <w:jc w:val="center"/>
      </w:pPr>
      <w:r w:rsidRPr="00CC7D93">
        <w:t>DICHIARA</w:t>
      </w:r>
    </w:p>
    <w:p w:rsidR="00982DEB" w:rsidRPr="00CC7D93" w:rsidRDefault="00982DEB" w:rsidP="00CC7D93">
      <w:pPr>
        <w:autoSpaceDE w:val="0"/>
        <w:autoSpaceDN w:val="0"/>
        <w:adjustRightInd w:val="0"/>
        <w:spacing w:line="360" w:lineRule="auto"/>
      </w:pPr>
      <w:r w:rsidRPr="00CC7D93">
        <w:rPr>
          <w:rFonts w:hint="eastAsia"/>
        </w:rPr>
        <w:t>􀀀</w:t>
      </w:r>
      <w:r w:rsidRPr="00CC7D93">
        <w:t xml:space="preserve"> di praticare esclusivamente la libera professione</w:t>
      </w:r>
    </w:p>
    <w:p w:rsidR="00982DEB" w:rsidRPr="00CC7D93" w:rsidRDefault="00982DEB" w:rsidP="00CC7D93">
      <w:pPr>
        <w:autoSpaceDE w:val="0"/>
        <w:autoSpaceDN w:val="0"/>
        <w:adjustRightInd w:val="0"/>
        <w:spacing w:line="360" w:lineRule="auto"/>
      </w:pPr>
      <w:r w:rsidRPr="00CC7D93">
        <w:rPr>
          <w:rFonts w:hint="eastAsia"/>
        </w:rPr>
        <w:t>􀀀</w:t>
      </w:r>
      <w:r w:rsidRPr="00CC7D93">
        <w:t xml:space="preserve"> di non praticare esclusivamente la libera professione</w:t>
      </w:r>
    </w:p>
    <w:p w:rsidR="00982DEB" w:rsidRPr="00CC7D93" w:rsidRDefault="00982DEB" w:rsidP="00CC7D93">
      <w:pPr>
        <w:autoSpaceDE w:val="0"/>
        <w:autoSpaceDN w:val="0"/>
        <w:adjustRightInd w:val="0"/>
        <w:spacing w:line="360" w:lineRule="auto"/>
      </w:pPr>
      <w:r w:rsidRPr="00CC7D93">
        <w:t>La presente dichiarazione è rilasciata ai sensi e per gli effetti del D.P.R. 445/2000 e s.m.i..</w:t>
      </w: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  <w:r>
        <w:t>Data ………………………</w:t>
      </w:r>
    </w:p>
    <w:p w:rsidR="00982DEB" w:rsidRPr="00CC7D93" w:rsidRDefault="00982DEB" w:rsidP="00CC7D93">
      <w:pPr>
        <w:autoSpaceDE w:val="0"/>
        <w:autoSpaceDN w:val="0"/>
        <w:adjustRightInd w:val="0"/>
        <w:spacing w:line="360" w:lineRule="auto"/>
        <w:ind w:left="6379"/>
        <w:jc w:val="center"/>
      </w:pPr>
      <w:r w:rsidRPr="00CC7D93">
        <w:t>Firma</w:t>
      </w: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CC7D93" w:rsidRDefault="00CC7D93" w:rsidP="00CC7D93">
      <w:pPr>
        <w:autoSpaceDE w:val="0"/>
        <w:autoSpaceDN w:val="0"/>
        <w:adjustRightInd w:val="0"/>
        <w:spacing w:line="360" w:lineRule="auto"/>
      </w:pPr>
    </w:p>
    <w:p w:rsidR="00982DEB" w:rsidRPr="00CC7D93" w:rsidRDefault="00982DEB" w:rsidP="00CC7D93">
      <w:pPr>
        <w:autoSpaceDE w:val="0"/>
        <w:autoSpaceDN w:val="0"/>
        <w:adjustRightInd w:val="0"/>
        <w:spacing w:line="360" w:lineRule="auto"/>
        <w:rPr>
          <w:bCs/>
          <w:i/>
        </w:rPr>
      </w:pPr>
      <w:r w:rsidRPr="00CC7D93">
        <w:t>1 Barrare la casella interessata</w:t>
      </w:r>
      <w:bookmarkStart w:id="0" w:name="_GoBack"/>
      <w:bookmarkEnd w:id="0"/>
    </w:p>
    <w:sectPr w:rsidR="00982DEB" w:rsidRPr="00CC7D93" w:rsidSect="00AA3ED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59" w:right="1134" w:bottom="851" w:left="1134" w:header="142" w:footer="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DE8" w:rsidRDefault="005A5DE8">
      <w:r>
        <w:separator/>
      </w:r>
    </w:p>
  </w:endnote>
  <w:endnote w:type="continuationSeparator" w:id="1">
    <w:p w:rsidR="005A5DE8" w:rsidRDefault="005A5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hancery Cursiv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A7" w:rsidRDefault="00F91014" w:rsidP="000412A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712A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712A7" w:rsidRDefault="003712A7" w:rsidP="00AE4288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452" w:rsidRDefault="00050452" w:rsidP="00050452">
    <w:pPr>
      <w:autoSpaceDE w:val="0"/>
      <w:autoSpaceDN w:val="0"/>
      <w:adjustRightInd w:val="0"/>
      <w:rPr>
        <w:sz w:val="20"/>
        <w:szCs w:val="20"/>
      </w:rPr>
    </w:pPr>
  </w:p>
  <w:p w:rsidR="003712A7" w:rsidRPr="00F82525" w:rsidRDefault="00F82525" w:rsidP="00F82525">
    <w:pPr>
      <w:pStyle w:val="Pidipagina"/>
      <w:tabs>
        <w:tab w:val="clear" w:pos="4819"/>
        <w:tab w:val="clear" w:pos="9638"/>
        <w:tab w:val="left" w:pos="8460"/>
      </w:tabs>
      <w:spacing w:before="120" w:after="120"/>
      <w:rPr>
        <w:rFonts w:ascii="Century Gothic" w:hAnsi="Century Gothic" w:cs="Arial"/>
        <w:sz w:val="16"/>
        <w:szCs w:val="16"/>
      </w:rPr>
    </w:pPr>
    <w:r w:rsidRPr="003B3C5A">
      <w:rPr>
        <w:sz w:val="16"/>
        <w:szCs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A7" w:rsidRPr="003B3C5A" w:rsidRDefault="00F91014" w:rsidP="002A6151">
    <w:pPr>
      <w:pStyle w:val="Pidipagina"/>
      <w:rPr>
        <w:rFonts w:ascii="Century Gothic" w:hAnsi="Century Gothic" w:cs="Arial"/>
        <w:sz w:val="16"/>
        <w:szCs w:val="16"/>
      </w:rPr>
    </w:pPr>
    <w:r>
      <w:rPr>
        <w:rFonts w:ascii="Century Gothic" w:hAnsi="Century Gothic" w:cs="Arial"/>
        <w:noProof/>
        <w:sz w:val="16"/>
        <w:szCs w:val="16"/>
      </w:rPr>
      <w:pict>
        <v:line id="Line 7" o:spid="_x0000_s4097" style="position:absolute;z-index:251658240;visibility:visible" from="0,-3.4pt" to="279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j4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"/>
      </w:pict>
    </w:r>
    <w:r w:rsidR="003712A7" w:rsidRPr="003B3C5A">
      <w:rPr>
        <w:rFonts w:ascii="Century Gothic" w:hAnsi="Century Gothic" w:cs="Arial"/>
        <w:sz w:val="16"/>
        <w:szCs w:val="16"/>
      </w:rPr>
      <w:t>Presso la sede Comunale – 1° p</w:t>
    </w:r>
    <w:r w:rsidR="003712A7">
      <w:rPr>
        <w:rFonts w:ascii="Century Gothic" w:hAnsi="Century Gothic" w:cs="Arial"/>
        <w:sz w:val="16"/>
        <w:szCs w:val="16"/>
      </w:rPr>
      <w:t>iano</w:t>
    </w:r>
    <w:r w:rsidR="003712A7" w:rsidRPr="003B3C5A">
      <w:rPr>
        <w:rFonts w:ascii="Century Gothic" w:hAnsi="Century Gothic" w:cs="Arial"/>
        <w:sz w:val="16"/>
        <w:szCs w:val="16"/>
      </w:rPr>
      <w:t xml:space="preserve"> –Via Gionti , 16 – 80040 Terzigno (NA)</w:t>
    </w:r>
  </w:p>
  <w:p w:rsidR="003712A7" w:rsidRPr="003B3C5A" w:rsidRDefault="003712A7" w:rsidP="002E33B1">
    <w:pPr>
      <w:pStyle w:val="Pidipagina"/>
      <w:tabs>
        <w:tab w:val="clear" w:pos="4819"/>
        <w:tab w:val="clear" w:pos="9638"/>
        <w:tab w:val="left" w:pos="8640"/>
      </w:tabs>
      <w:ind w:right="-82"/>
      <w:rPr>
        <w:rFonts w:ascii="Century Gothic" w:hAnsi="Century Gothic" w:cs="Arial"/>
        <w:sz w:val="16"/>
        <w:szCs w:val="16"/>
      </w:rPr>
    </w:pPr>
    <w:r w:rsidRPr="003B3C5A">
      <w:rPr>
        <w:rFonts w:ascii="Century Gothic" w:hAnsi="Century Gothic" w:cs="Arial"/>
        <w:sz w:val="16"/>
        <w:szCs w:val="16"/>
      </w:rPr>
      <w:t>Tel Centralino/Diretto</w:t>
    </w:r>
    <w:r>
      <w:rPr>
        <w:rFonts w:ascii="Century Gothic" w:hAnsi="Century Gothic" w:cs="Arial"/>
        <w:sz w:val="16"/>
        <w:szCs w:val="16"/>
      </w:rPr>
      <w:t xml:space="preserve">:  </w:t>
    </w:r>
    <w:r w:rsidRPr="003B3C5A">
      <w:rPr>
        <w:rFonts w:ascii="Century Gothic" w:hAnsi="Century Gothic" w:cs="Arial"/>
        <w:sz w:val="16"/>
        <w:szCs w:val="16"/>
      </w:rPr>
      <w:t xml:space="preserve"> 081.3389511 - 081.3389545  –  Fax  081.3389577/55</w:t>
    </w:r>
    <w:r>
      <w:rPr>
        <w:rFonts w:ascii="Century Gothic" w:hAnsi="Century Gothic" w:cs="Arial"/>
        <w:sz w:val="16"/>
        <w:szCs w:val="16"/>
      </w:rPr>
      <w:tab/>
    </w:r>
    <w:r w:rsidRPr="003B3C5A">
      <w:rPr>
        <w:rFonts w:ascii="Century Gothic" w:hAnsi="Century Gothic" w:cs="Arial"/>
        <w:sz w:val="16"/>
        <w:szCs w:val="16"/>
      </w:rPr>
      <w:t xml:space="preserve">Pagina </w:t>
    </w:r>
    <w:r w:rsidR="00F91014" w:rsidRPr="003B3C5A">
      <w:rPr>
        <w:rFonts w:ascii="Century Gothic" w:hAnsi="Century Gothic" w:cs="Arial"/>
        <w:sz w:val="16"/>
        <w:szCs w:val="16"/>
      </w:rPr>
      <w:fldChar w:fldCharType="begin"/>
    </w:r>
    <w:r w:rsidRPr="003B3C5A">
      <w:rPr>
        <w:rFonts w:ascii="Century Gothic" w:hAnsi="Century Gothic" w:cs="Arial"/>
        <w:sz w:val="16"/>
        <w:szCs w:val="16"/>
      </w:rPr>
      <w:instrText xml:space="preserve"> PAGE </w:instrText>
    </w:r>
    <w:r w:rsidR="00F91014" w:rsidRPr="003B3C5A">
      <w:rPr>
        <w:rFonts w:ascii="Century Gothic" w:hAnsi="Century Gothic" w:cs="Arial"/>
        <w:sz w:val="16"/>
        <w:szCs w:val="16"/>
      </w:rPr>
      <w:fldChar w:fldCharType="separate"/>
    </w:r>
    <w:r w:rsidR="001A2F12">
      <w:rPr>
        <w:rFonts w:ascii="Century Gothic" w:hAnsi="Century Gothic" w:cs="Arial"/>
        <w:noProof/>
        <w:sz w:val="16"/>
        <w:szCs w:val="16"/>
      </w:rPr>
      <w:t>1</w:t>
    </w:r>
    <w:r w:rsidR="00F91014" w:rsidRPr="003B3C5A">
      <w:rPr>
        <w:rFonts w:ascii="Century Gothic" w:hAnsi="Century Gothic" w:cs="Arial"/>
        <w:sz w:val="16"/>
        <w:szCs w:val="16"/>
      </w:rPr>
      <w:fldChar w:fldCharType="end"/>
    </w:r>
    <w:r w:rsidRPr="003B3C5A">
      <w:rPr>
        <w:rFonts w:ascii="Century Gothic" w:hAnsi="Century Gothic" w:cs="Arial"/>
        <w:sz w:val="16"/>
        <w:szCs w:val="16"/>
      </w:rPr>
      <w:t xml:space="preserve"> di </w:t>
    </w:r>
    <w:r w:rsidR="00F91014" w:rsidRPr="003B3C5A">
      <w:rPr>
        <w:rFonts w:ascii="Century Gothic" w:hAnsi="Century Gothic" w:cs="Arial"/>
        <w:sz w:val="16"/>
        <w:szCs w:val="16"/>
      </w:rPr>
      <w:fldChar w:fldCharType="begin"/>
    </w:r>
    <w:r w:rsidRPr="003B3C5A">
      <w:rPr>
        <w:rFonts w:ascii="Century Gothic" w:hAnsi="Century Gothic" w:cs="Arial"/>
        <w:sz w:val="16"/>
        <w:szCs w:val="16"/>
      </w:rPr>
      <w:instrText xml:space="preserve"> NUMPAGES </w:instrText>
    </w:r>
    <w:r w:rsidR="00F91014" w:rsidRPr="003B3C5A">
      <w:rPr>
        <w:rFonts w:ascii="Century Gothic" w:hAnsi="Century Gothic" w:cs="Arial"/>
        <w:sz w:val="16"/>
        <w:szCs w:val="16"/>
      </w:rPr>
      <w:fldChar w:fldCharType="separate"/>
    </w:r>
    <w:r w:rsidR="00B07E2C">
      <w:rPr>
        <w:rFonts w:ascii="Century Gothic" w:hAnsi="Century Gothic" w:cs="Arial"/>
        <w:noProof/>
        <w:sz w:val="16"/>
        <w:szCs w:val="16"/>
      </w:rPr>
      <w:t>1</w:t>
    </w:r>
    <w:r w:rsidR="00F91014" w:rsidRPr="003B3C5A">
      <w:rPr>
        <w:rFonts w:ascii="Century Gothic" w:hAnsi="Century Gothic" w:cs="Arial"/>
        <w:sz w:val="16"/>
        <w:szCs w:val="16"/>
      </w:rPr>
      <w:fldChar w:fldCharType="end"/>
    </w:r>
  </w:p>
  <w:p w:rsidR="003712A7" w:rsidRPr="002E33B1" w:rsidRDefault="003712A7" w:rsidP="002E33B1">
    <w:pPr>
      <w:pStyle w:val="Pidipagina"/>
      <w:tabs>
        <w:tab w:val="clear" w:pos="4819"/>
        <w:tab w:val="clear" w:pos="9638"/>
        <w:tab w:val="left" w:pos="8460"/>
      </w:tabs>
      <w:spacing w:before="120" w:after="120"/>
      <w:rPr>
        <w:rFonts w:ascii="Century Gothic" w:hAnsi="Century Gothic" w:cs="Arial"/>
        <w:sz w:val="16"/>
        <w:szCs w:val="16"/>
      </w:rPr>
    </w:pPr>
    <w:r w:rsidRPr="002E33B1">
      <w:rPr>
        <w:sz w:val="12"/>
        <w:szCs w:val="12"/>
      </w:rPr>
      <w:t xml:space="preserve">PC Manutenzione </w:t>
    </w:r>
    <w:r w:rsidR="00F91014" w:rsidRPr="003B3C5A">
      <w:rPr>
        <w:sz w:val="10"/>
        <w:szCs w:val="10"/>
      </w:rPr>
      <w:fldChar w:fldCharType="begin"/>
    </w:r>
    <w:r w:rsidRPr="003B3C5A">
      <w:rPr>
        <w:sz w:val="10"/>
        <w:szCs w:val="10"/>
      </w:rPr>
      <w:instrText xml:space="preserve"> FILENAME \p </w:instrText>
    </w:r>
    <w:r w:rsidR="00F91014" w:rsidRPr="003B3C5A">
      <w:rPr>
        <w:sz w:val="10"/>
        <w:szCs w:val="10"/>
      </w:rPr>
      <w:fldChar w:fldCharType="separate"/>
    </w:r>
    <w:r w:rsidR="00B07E2C">
      <w:rPr>
        <w:noProof/>
        <w:sz w:val="10"/>
        <w:szCs w:val="10"/>
      </w:rPr>
      <w:t>C:\Users\PC1\Documents\10-PERSONALE\2020\Carenza Personale e Richiesta Necrofoco-Seppellitore - Sollecito III.docx</w:t>
    </w:r>
    <w:r w:rsidR="00F91014" w:rsidRPr="003B3C5A">
      <w:rPr>
        <w:sz w:val="10"/>
        <w:szCs w:val="10"/>
      </w:rPr>
      <w:fldChar w:fldCharType="end"/>
    </w:r>
    <w:r w:rsidRPr="003B3C5A"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DE8" w:rsidRDefault="005A5DE8">
      <w:r>
        <w:separator/>
      </w:r>
    </w:p>
  </w:footnote>
  <w:footnote w:type="continuationSeparator" w:id="1">
    <w:p w:rsidR="005A5DE8" w:rsidRDefault="005A5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25" w:rsidRDefault="00F82525" w:rsidP="00050452">
    <w:pPr>
      <w:pStyle w:val="Intestazione"/>
      <w:jc w:val="right"/>
      <w:rPr>
        <w:szCs w:val="8"/>
      </w:rPr>
    </w:pPr>
  </w:p>
  <w:p w:rsidR="00050452" w:rsidRPr="00050452" w:rsidRDefault="00050452" w:rsidP="00050452">
    <w:pPr>
      <w:pStyle w:val="Intestazione"/>
      <w:jc w:val="right"/>
      <w:rPr>
        <w:szCs w:val="8"/>
      </w:rPr>
    </w:pPr>
    <w:r>
      <w:rPr>
        <w:szCs w:val="8"/>
      </w:rPr>
      <w:t>MOD.</w:t>
    </w:r>
    <w:r w:rsidR="00B02042">
      <w:rPr>
        <w:szCs w:val="8"/>
      </w:rPr>
      <w:t>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1E0"/>
    </w:tblPr>
    <w:tblGrid>
      <w:gridCol w:w="1535"/>
      <w:gridCol w:w="7933"/>
    </w:tblGrid>
    <w:tr w:rsidR="003712A7" w:rsidRPr="00537342" w:rsidTr="00537342">
      <w:trPr>
        <w:jc w:val="center"/>
      </w:trPr>
      <w:tc>
        <w:tcPr>
          <w:tcW w:w="1535" w:type="dxa"/>
          <w:tcBorders>
            <w:right w:val="dotted" w:sz="4" w:space="0" w:color="auto"/>
          </w:tcBorders>
        </w:tcPr>
        <w:p w:rsidR="003712A7" w:rsidRPr="00537342" w:rsidRDefault="007C706A" w:rsidP="00537342">
          <w:pPr>
            <w:pStyle w:val="Intestazione"/>
            <w:spacing w:after="200" w:line="276" w:lineRule="auto"/>
            <w:jc w:val="center"/>
            <w:rPr>
              <w:sz w:val="19"/>
            </w:rPr>
          </w:pPr>
          <w:r>
            <w:rPr>
              <w:noProof/>
              <w:sz w:val="19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124460</wp:posOffset>
                </wp:positionV>
                <wp:extent cx="730885" cy="895350"/>
                <wp:effectExtent l="0" t="0" r="0" b="0"/>
                <wp:wrapNone/>
                <wp:docPr id="6" name="Immagin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885" cy="895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933" w:type="dxa"/>
          <w:tcBorders>
            <w:left w:val="dotted" w:sz="4" w:space="0" w:color="auto"/>
          </w:tcBorders>
        </w:tcPr>
        <w:p w:rsidR="003712A7" w:rsidRPr="00537342" w:rsidRDefault="003712A7" w:rsidP="00537342">
          <w:pPr>
            <w:pStyle w:val="Intestazione"/>
            <w:jc w:val="center"/>
            <w:rPr>
              <w:rFonts w:ascii="Latha" w:hAnsi="Latha" w:cs="Latha"/>
              <w:b/>
              <w:sz w:val="52"/>
              <w:szCs w:val="52"/>
            </w:rPr>
          </w:pPr>
          <w:r w:rsidRPr="00537342">
            <w:rPr>
              <w:rFonts w:ascii="Latha" w:hAnsi="Latha" w:cs="Latha"/>
              <w:b/>
              <w:sz w:val="52"/>
              <w:szCs w:val="52"/>
            </w:rPr>
            <w:t>COMUNE DI TERZIGNO</w:t>
          </w:r>
        </w:p>
        <w:p w:rsidR="003712A7" w:rsidRPr="00537342" w:rsidRDefault="003712A7" w:rsidP="00537342">
          <w:pPr>
            <w:pStyle w:val="Intestazione"/>
            <w:jc w:val="center"/>
            <w:rPr>
              <w:rFonts w:ascii="Latha" w:hAnsi="Latha" w:cs="Latha"/>
              <w:b/>
              <w:spacing w:val="20"/>
              <w:sz w:val="28"/>
              <w:szCs w:val="28"/>
            </w:rPr>
          </w:pPr>
          <w:r w:rsidRPr="00537342">
            <w:rPr>
              <w:rFonts w:ascii="Latha" w:hAnsi="Latha" w:cs="Latha"/>
              <w:b/>
              <w:spacing w:val="20"/>
              <w:sz w:val="28"/>
              <w:szCs w:val="28"/>
            </w:rPr>
            <w:t>Provincia di Napoli</w:t>
          </w:r>
        </w:p>
        <w:p w:rsidR="003712A7" w:rsidRPr="00537342" w:rsidRDefault="003712A7" w:rsidP="00537342">
          <w:pPr>
            <w:pStyle w:val="Intestazione"/>
            <w:tabs>
              <w:tab w:val="clear" w:pos="4819"/>
              <w:tab w:val="clear" w:pos="9638"/>
            </w:tabs>
            <w:spacing w:before="120"/>
            <w:jc w:val="center"/>
            <w:rPr>
              <w:rFonts w:ascii="Latha" w:hAnsi="Latha" w:cs="Latha"/>
              <w:b/>
              <w:bCs/>
              <w:spacing w:val="60"/>
              <w:sz w:val="36"/>
              <w:szCs w:val="36"/>
            </w:rPr>
          </w:pPr>
          <w:r w:rsidRPr="00537342">
            <w:rPr>
              <w:rFonts w:ascii="Latha" w:hAnsi="Latha" w:cs="Latha"/>
              <w:b/>
              <w:bCs/>
              <w:spacing w:val="60"/>
              <w:sz w:val="36"/>
              <w:szCs w:val="36"/>
            </w:rPr>
            <w:t>Area Tecnica</w:t>
          </w:r>
        </w:p>
        <w:p w:rsidR="003712A7" w:rsidRPr="00537342" w:rsidRDefault="003712A7" w:rsidP="00537342">
          <w:pPr>
            <w:pStyle w:val="Intestazione"/>
            <w:tabs>
              <w:tab w:val="clear" w:pos="4819"/>
              <w:tab w:val="clear" w:pos="9638"/>
            </w:tabs>
            <w:spacing w:after="20"/>
            <w:jc w:val="center"/>
            <w:rPr>
              <w:rFonts w:ascii="Chancery Cursive" w:hAnsi="Chancery Cursive"/>
              <w:b/>
              <w:bCs/>
              <w:spacing w:val="20"/>
            </w:rPr>
          </w:pPr>
          <w:r w:rsidRPr="00537342">
            <w:rPr>
              <w:rFonts w:ascii="Latha" w:hAnsi="Latha" w:cs="Latha"/>
              <w:b/>
              <w:bCs/>
              <w:spacing w:val="20"/>
            </w:rPr>
            <w:t>Ufficio   Manutenzione</w:t>
          </w:r>
        </w:p>
      </w:tc>
    </w:tr>
  </w:tbl>
  <w:p w:rsidR="003712A7" w:rsidRPr="003712A7" w:rsidRDefault="003712A7" w:rsidP="00CB538B">
    <w:pPr>
      <w:pBdr>
        <w:bottom w:val="single" w:sz="12" w:space="1" w:color="auto"/>
      </w:pBdr>
      <w:tabs>
        <w:tab w:val="left" w:pos="6300"/>
      </w:tabs>
      <w:rPr>
        <w:sz w:val="8"/>
        <w:szCs w:val="8"/>
      </w:rPr>
    </w:pPr>
  </w:p>
  <w:p w:rsidR="003712A7" w:rsidRPr="003712A7" w:rsidRDefault="003712A7" w:rsidP="00CB538B">
    <w:pPr>
      <w:tabs>
        <w:tab w:val="left" w:pos="6300"/>
      </w:tabs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0F0"/>
    <w:multiLevelType w:val="hybridMultilevel"/>
    <w:tmpl w:val="F5EC298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AC7182"/>
    <w:multiLevelType w:val="hybridMultilevel"/>
    <w:tmpl w:val="C82828D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EC4B59"/>
    <w:multiLevelType w:val="hybridMultilevel"/>
    <w:tmpl w:val="C3E6F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51DD9"/>
    <w:multiLevelType w:val="hybridMultilevel"/>
    <w:tmpl w:val="41A82F30"/>
    <w:lvl w:ilvl="0" w:tplc="9C3C2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F472E"/>
    <w:multiLevelType w:val="multilevel"/>
    <w:tmpl w:val="B4221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010A2D"/>
    <w:multiLevelType w:val="hybridMultilevel"/>
    <w:tmpl w:val="A32E899E"/>
    <w:lvl w:ilvl="0" w:tplc="4D2E52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9F6F25"/>
    <w:multiLevelType w:val="hybridMultilevel"/>
    <w:tmpl w:val="DD709E90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7A26BA"/>
    <w:multiLevelType w:val="hybridMultilevel"/>
    <w:tmpl w:val="6B668C38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C41537"/>
    <w:multiLevelType w:val="hybridMultilevel"/>
    <w:tmpl w:val="2234B16E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711BC9"/>
    <w:multiLevelType w:val="hybridMultilevel"/>
    <w:tmpl w:val="3E107628"/>
    <w:lvl w:ilvl="0" w:tplc="E58A673E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7A613A"/>
    <w:multiLevelType w:val="multilevel"/>
    <w:tmpl w:val="9D78A61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283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B12D6"/>
    <w:rsid w:val="000130B4"/>
    <w:rsid w:val="000303E9"/>
    <w:rsid w:val="000407F7"/>
    <w:rsid w:val="000412A0"/>
    <w:rsid w:val="00050452"/>
    <w:rsid w:val="000655E1"/>
    <w:rsid w:val="00087F75"/>
    <w:rsid w:val="000D2EA8"/>
    <w:rsid w:val="000D5DED"/>
    <w:rsid w:val="000F5F31"/>
    <w:rsid w:val="000F7833"/>
    <w:rsid w:val="001019A5"/>
    <w:rsid w:val="00121C0E"/>
    <w:rsid w:val="00122FFE"/>
    <w:rsid w:val="0014437F"/>
    <w:rsid w:val="00171753"/>
    <w:rsid w:val="00175901"/>
    <w:rsid w:val="001A2F12"/>
    <w:rsid w:val="001F435F"/>
    <w:rsid w:val="00234DE9"/>
    <w:rsid w:val="0023607D"/>
    <w:rsid w:val="002460C8"/>
    <w:rsid w:val="0024699D"/>
    <w:rsid w:val="002559AC"/>
    <w:rsid w:val="00282707"/>
    <w:rsid w:val="0028793F"/>
    <w:rsid w:val="002A6151"/>
    <w:rsid w:val="002A62C1"/>
    <w:rsid w:val="002B2173"/>
    <w:rsid w:val="002E33B1"/>
    <w:rsid w:val="002E582B"/>
    <w:rsid w:val="002F28DD"/>
    <w:rsid w:val="0033766D"/>
    <w:rsid w:val="0034240E"/>
    <w:rsid w:val="0034638B"/>
    <w:rsid w:val="00353539"/>
    <w:rsid w:val="003712A7"/>
    <w:rsid w:val="00375E4B"/>
    <w:rsid w:val="00395049"/>
    <w:rsid w:val="003B283D"/>
    <w:rsid w:val="003E383B"/>
    <w:rsid w:val="00404657"/>
    <w:rsid w:val="00404737"/>
    <w:rsid w:val="004201A9"/>
    <w:rsid w:val="00430929"/>
    <w:rsid w:val="00445294"/>
    <w:rsid w:val="00456E7D"/>
    <w:rsid w:val="00457B38"/>
    <w:rsid w:val="004645B2"/>
    <w:rsid w:val="00466FB6"/>
    <w:rsid w:val="00470953"/>
    <w:rsid w:val="004858B9"/>
    <w:rsid w:val="00491612"/>
    <w:rsid w:val="004A36AD"/>
    <w:rsid w:val="004A380B"/>
    <w:rsid w:val="004C2F60"/>
    <w:rsid w:val="004D4901"/>
    <w:rsid w:val="004E7A3A"/>
    <w:rsid w:val="004F73D4"/>
    <w:rsid w:val="00500AEE"/>
    <w:rsid w:val="00525FB2"/>
    <w:rsid w:val="00537342"/>
    <w:rsid w:val="00546615"/>
    <w:rsid w:val="00567A3C"/>
    <w:rsid w:val="005767ED"/>
    <w:rsid w:val="00580FBB"/>
    <w:rsid w:val="0058278B"/>
    <w:rsid w:val="005A5DE8"/>
    <w:rsid w:val="005B4E37"/>
    <w:rsid w:val="005C43A9"/>
    <w:rsid w:val="005D70DA"/>
    <w:rsid w:val="00617557"/>
    <w:rsid w:val="00623C83"/>
    <w:rsid w:val="0064048E"/>
    <w:rsid w:val="006469E8"/>
    <w:rsid w:val="00646E14"/>
    <w:rsid w:val="00653E15"/>
    <w:rsid w:val="00682F81"/>
    <w:rsid w:val="0068758B"/>
    <w:rsid w:val="006A6740"/>
    <w:rsid w:val="006B12D6"/>
    <w:rsid w:val="006D74B2"/>
    <w:rsid w:val="006F0123"/>
    <w:rsid w:val="00706E62"/>
    <w:rsid w:val="00736622"/>
    <w:rsid w:val="00764C89"/>
    <w:rsid w:val="00777F1E"/>
    <w:rsid w:val="007A3F5F"/>
    <w:rsid w:val="007B6579"/>
    <w:rsid w:val="007C706A"/>
    <w:rsid w:val="007C74EC"/>
    <w:rsid w:val="007D47C1"/>
    <w:rsid w:val="00823CA8"/>
    <w:rsid w:val="008517CD"/>
    <w:rsid w:val="00852012"/>
    <w:rsid w:val="008B0F8F"/>
    <w:rsid w:val="008F0818"/>
    <w:rsid w:val="008F158E"/>
    <w:rsid w:val="008F268A"/>
    <w:rsid w:val="00912E08"/>
    <w:rsid w:val="00932225"/>
    <w:rsid w:val="0096407B"/>
    <w:rsid w:val="00982DEB"/>
    <w:rsid w:val="009A2524"/>
    <w:rsid w:val="009A3D67"/>
    <w:rsid w:val="009C0266"/>
    <w:rsid w:val="009C5419"/>
    <w:rsid w:val="009C7901"/>
    <w:rsid w:val="009D47C7"/>
    <w:rsid w:val="009E5A85"/>
    <w:rsid w:val="00A1539C"/>
    <w:rsid w:val="00A279DD"/>
    <w:rsid w:val="00A40C8D"/>
    <w:rsid w:val="00A47CB8"/>
    <w:rsid w:val="00AA3EDC"/>
    <w:rsid w:val="00AA5A91"/>
    <w:rsid w:val="00AA6006"/>
    <w:rsid w:val="00AA6D43"/>
    <w:rsid w:val="00AE4288"/>
    <w:rsid w:val="00AE52A9"/>
    <w:rsid w:val="00AF66D7"/>
    <w:rsid w:val="00AF6AB0"/>
    <w:rsid w:val="00AF6BB6"/>
    <w:rsid w:val="00B02042"/>
    <w:rsid w:val="00B03E6E"/>
    <w:rsid w:val="00B07E2C"/>
    <w:rsid w:val="00B13106"/>
    <w:rsid w:val="00B1580E"/>
    <w:rsid w:val="00B16E92"/>
    <w:rsid w:val="00B20F16"/>
    <w:rsid w:val="00B349D3"/>
    <w:rsid w:val="00B543F2"/>
    <w:rsid w:val="00B61499"/>
    <w:rsid w:val="00B760A4"/>
    <w:rsid w:val="00B916D5"/>
    <w:rsid w:val="00B961B9"/>
    <w:rsid w:val="00BA79D4"/>
    <w:rsid w:val="00BB0703"/>
    <w:rsid w:val="00BC3EC0"/>
    <w:rsid w:val="00BC4FE7"/>
    <w:rsid w:val="00BD433E"/>
    <w:rsid w:val="00C0152A"/>
    <w:rsid w:val="00C36761"/>
    <w:rsid w:val="00C420B2"/>
    <w:rsid w:val="00C60216"/>
    <w:rsid w:val="00C7387F"/>
    <w:rsid w:val="00C744AA"/>
    <w:rsid w:val="00C84A88"/>
    <w:rsid w:val="00C86322"/>
    <w:rsid w:val="00C92AAB"/>
    <w:rsid w:val="00C969C8"/>
    <w:rsid w:val="00CA2A70"/>
    <w:rsid w:val="00CB538B"/>
    <w:rsid w:val="00CC0F2F"/>
    <w:rsid w:val="00CC7D93"/>
    <w:rsid w:val="00CE5C03"/>
    <w:rsid w:val="00D147D4"/>
    <w:rsid w:val="00D310FC"/>
    <w:rsid w:val="00D83C10"/>
    <w:rsid w:val="00DC175D"/>
    <w:rsid w:val="00DD4732"/>
    <w:rsid w:val="00DE4100"/>
    <w:rsid w:val="00DF18DD"/>
    <w:rsid w:val="00E244DC"/>
    <w:rsid w:val="00E4621A"/>
    <w:rsid w:val="00E53B20"/>
    <w:rsid w:val="00E55061"/>
    <w:rsid w:val="00E622DA"/>
    <w:rsid w:val="00E85F9B"/>
    <w:rsid w:val="00E86E8A"/>
    <w:rsid w:val="00EA0B30"/>
    <w:rsid w:val="00EA306C"/>
    <w:rsid w:val="00ED1C3F"/>
    <w:rsid w:val="00EE292D"/>
    <w:rsid w:val="00EE4DF5"/>
    <w:rsid w:val="00F01BD6"/>
    <w:rsid w:val="00F04C42"/>
    <w:rsid w:val="00F228FB"/>
    <w:rsid w:val="00F43459"/>
    <w:rsid w:val="00F47288"/>
    <w:rsid w:val="00F47646"/>
    <w:rsid w:val="00F56B17"/>
    <w:rsid w:val="00F62430"/>
    <w:rsid w:val="00F71CC7"/>
    <w:rsid w:val="00F82525"/>
    <w:rsid w:val="00F91014"/>
    <w:rsid w:val="00F91A5F"/>
    <w:rsid w:val="00F932CE"/>
    <w:rsid w:val="00FB15B6"/>
    <w:rsid w:val="00FB5657"/>
    <w:rsid w:val="00FD0F93"/>
    <w:rsid w:val="00FD5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6151"/>
    <w:rPr>
      <w:sz w:val="24"/>
      <w:szCs w:val="24"/>
    </w:rPr>
  </w:style>
  <w:style w:type="paragraph" w:styleId="Titolo3">
    <w:name w:val="heading 3"/>
    <w:basedOn w:val="Normale"/>
    <w:next w:val="Normale"/>
    <w:qFormat/>
    <w:rsid w:val="002A6151"/>
    <w:pPr>
      <w:keepNext/>
      <w:jc w:val="center"/>
      <w:outlineLvl w:val="2"/>
    </w:pPr>
    <w:rPr>
      <w:b/>
      <w:bCs/>
      <w:lang w:val="de-DE"/>
    </w:rPr>
  </w:style>
  <w:style w:type="paragraph" w:styleId="Titolo5">
    <w:name w:val="heading 5"/>
    <w:basedOn w:val="Normale"/>
    <w:next w:val="Normale"/>
    <w:qFormat/>
    <w:rsid w:val="002E33B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20F16"/>
    <w:pPr>
      <w:spacing w:before="100" w:beforeAutospacing="1" w:after="100" w:afterAutospacing="1"/>
    </w:pPr>
    <w:rPr>
      <w:color w:val="000000"/>
    </w:rPr>
  </w:style>
  <w:style w:type="table" w:styleId="Grigliatabella">
    <w:name w:val="Table Grid"/>
    <w:basedOn w:val="Tabellanormale"/>
    <w:rsid w:val="00B349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F158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AE428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E4288"/>
  </w:style>
  <w:style w:type="paragraph" w:styleId="Intestazione">
    <w:name w:val="header"/>
    <w:basedOn w:val="Normale"/>
    <w:rsid w:val="00AE4288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semiHidden/>
    <w:rsid w:val="002A6151"/>
    <w:pPr>
      <w:ind w:left="1410" w:hanging="1410"/>
    </w:pPr>
    <w:rPr>
      <w:b/>
      <w:bCs/>
      <w:i/>
      <w:iCs/>
    </w:rPr>
  </w:style>
  <w:style w:type="paragraph" w:styleId="Corpodeltesto">
    <w:name w:val="Body Text"/>
    <w:basedOn w:val="Normale"/>
    <w:rsid w:val="003712A7"/>
    <w:pPr>
      <w:spacing w:after="120"/>
    </w:pPr>
  </w:style>
  <w:style w:type="paragraph" w:customStyle="1" w:styleId="Default">
    <w:name w:val="Default"/>
    <w:rsid w:val="00C367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282707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3222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32225"/>
  </w:style>
  <w:style w:type="character" w:styleId="Rimandonotaapidipagina">
    <w:name w:val="footnote reference"/>
    <w:basedOn w:val="Carpredefinitoparagrafo"/>
    <w:semiHidden/>
    <w:unhideWhenUsed/>
    <w:rsid w:val="009322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0\modello%20DOC%20ComuneTerzign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DOC ComuneTerzigno.dot</Template>
  <TotalTime>10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TERZIGNO</vt:lpstr>
    </vt:vector>
  </TitlesOfParts>
  <Company>Società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TERZIGNO</dc:title>
  <dc:creator>PC1</dc:creator>
  <cp:lastModifiedBy>PC1</cp:lastModifiedBy>
  <cp:revision>6</cp:revision>
  <cp:lastPrinted>2020-06-29T06:29:00Z</cp:lastPrinted>
  <dcterms:created xsi:type="dcterms:W3CDTF">2020-06-29T09:54:00Z</dcterms:created>
  <dcterms:modified xsi:type="dcterms:W3CDTF">2020-06-29T16:23:00Z</dcterms:modified>
</cp:coreProperties>
</file>