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67" w:rsidRPr="001F37D1" w:rsidRDefault="005724B2" w:rsidP="00450748">
      <w:pPr>
        <w:pStyle w:val="Titolo5"/>
        <w:pBdr>
          <w:bottom w:val="single" w:sz="6" w:space="0" w:color="BEBEBE"/>
        </w:pBdr>
        <w:spacing w:before="0" w:after="75"/>
        <w:ind w:left="1276" w:hanging="1276"/>
        <w:jc w:val="both"/>
        <w:rPr>
          <w:b w:val="0"/>
          <w:bCs w:val="0"/>
          <w:sz w:val="23"/>
          <w:szCs w:val="23"/>
        </w:rPr>
      </w:pPr>
      <w:r w:rsidRPr="001F37D1">
        <w:t>Scheda lavori</w:t>
      </w:r>
      <w:r>
        <w:t xml:space="preserve"> pubblici/ affidamenti per opere pubbliche - allegato al Curriculum Vitae.</w:t>
      </w:r>
    </w:p>
    <w:p w:rsidR="0096407B" w:rsidRPr="00012669" w:rsidRDefault="000C704D" w:rsidP="005724B2">
      <w:pPr>
        <w:autoSpaceDE w:val="0"/>
        <w:autoSpaceDN w:val="0"/>
        <w:adjustRightInd w:val="0"/>
        <w:spacing w:before="240"/>
      </w:pPr>
      <w:r w:rsidRPr="001F37D1">
        <w:t xml:space="preserve">Scheda lavori n....... </w:t>
      </w:r>
      <w:r w:rsidR="00012669">
        <w:t xml:space="preserve">allegata all'Istanza presentata </w:t>
      </w:r>
      <w:r w:rsidRPr="001F37D1">
        <w:t>da</w:t>
      </w:r>
      <w:r w:rsidR="00482FE4">
        <w:rPr>
          <w:rStyle w:val="Rimandonotaapidipagina"/>
        </w:rPr>
        <w:footnoteReference w:id="2"/>
      </w:r>
      <w:r w:rsidR="005724B2">
        <w:t>…………………………………</w:t>
      </w:r>
      <w:r w:rsidRPr="001F37D1">
        <w:t>……………</w:t>
      </w:r>
    </w:p>
    <w:p w:rsidR="000C704D" w:rsidRPr="001F37D1" w:rsidRDefault="000C704D" w:rsidP="000C704D">
      <w:pPr>
        <w:autoSpaceDE w:val="0"/>
        <w:autoSpaceDN w:val="0"/>
        <w:adjustRightInd w:val="0"/>
        <w:rPr>
          <w:bCs/>
          <w:i/>
          <w:sz w:val="23"/>
          <w:szCs w:val="23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0C704D" w:rsidRPr="001F37D1" w:rsidTr="00482FE4">
        <w:trPr>
          <w:trHeight w:val="1522"/>
        </w:trPr>
        <w:tc>
          <w:tcPr>
            <w:tcW w:w="9628" w:type="dxa"/>
          </w:tcPr>
          <w:p w:rsidR="000C704D" w:rsidRPr="001F37D1" w:rsidRDefault="000C704D" w:rsidP="000C704D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F37D1">
              <w:t>Descrizione sintetica del lavoro.</w:t>
            </w:r>
          </w:p>
        </w:tc>
      </w:tr>
    </w:tbl>
    <w:p w:rsidR="000C704D" w:rsidRPr="001F37D1" w:rsidRDefault="000C704D" w:rsidP="000C704D">
      <w:pPr>
        <w:autoSpaceDE w:val="0"/>
        <w:autoSpaceDN w:val="0"/>
        <w:adjustRightInd w:val="0"/>
        <w:rPr>
          <w:bCs/>
          <w:sz w:val="23"/>
          <w:szCs w:val="23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39"/>
      </w:tblGrid>
      <w:tr w:rsidR="000C704D" w:rsidRPr="001F37D1" w:rsidTr="00450748">
        <w:trPr>
          <w:trHeight w:val="981"/>
        </w:trPr>
        <w:tc>
          <w:tcPr>
            <w:tcW w:w="9639" w:type="dxa"/>
          </w:tcPr>
          <w:p w:rsidR="000C704D" w:rsidRPr="001F37D1" w:rsidRDefault="000C704D" w:rsidP="000C704D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F37D1">
              <w:t>Committente</w:t>
            </w:r>
            <w:r w:rsidR="00482FE4">
              <w:rPr>
                <w:rStyle w:val="Rimandonotaapidipagina"/>
              </w:rPr>
              <w:footnoteReference w:id="3"/>
            </w:r>
          </w:p>
        </w:tc>
      </w:tr>
    </w:tbl>
    <w:p w:rsidR="000C704D" w:rsidRPr="001F37D1" w:rsidRDefault="000C704D" w:rsidP="000C704D">
      <w:pPr>
        <w:autoSpaceDE w:val="0"/>
        <w:autoSpaceDN w:val="0"/>
        <w:adjustRightInd w:val="0"/>
        <w:rPr>
          <w:bCs/>
          <w:sz w:val="23"/>
          <w:szCs w:val="23"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FD0355" w:rsidRPr="001F37D1" w:rsidTr="00450748">
        <w:trPr>
          <w:trHeight w:val="853"/>
        </w:trPr>
        <w:tc>
          <w:tcPr>
            <w:tcW w:w="9628" w:type="dxa"/>
          </w:tcPr>
          <w:p w:rsidR="00FD0355" w:rsidRPr="001F37D1" w:rsidRDefault="00FD0355" w:rsidP="00482FE4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F37D1">
              <w:t>Estremi del provvedimento di approvazione del progetto esecutivo</w:t>
            </w:r>
            <w:r w:rsidR="00482FE4">
              <w:rPr>
                <w:rStyle w:val="Rimandonotaapidipagina"/>
              </w:rPr>
              <w:footnoteReference w:id="4"/>
            </w:r>
          </w:p>
        </w:tc>
      </w:tr>
    </w:tbl>
    <w:p w:rsidR="00FD0355" w:rsidRPr="001F37D1" w:rsidRDefault="00FD0355" w:rsidP="000C704D">
      <w:pPr>
        <w:autoSpaceDE w:val="0"/>
        <w:autoSpaceDN w:val="0"/>
        <w:adjustRightInd w:val="0"/>
        <w:rPr>
          <w:bCs/>
          <w:sz w:val="23"/>
          <w:szCs w:val="23"/>
        </w:rPr>
      </w:pPr>
    </w:p>
    <w:tbl>
      <w:tblPr>
        <w:tblW w:w="9672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72"/>
      </w:tblGrid>
      <w:tr w:rsidR="00FD0355" w:rsidRPr="001F37D1" w:rsidTr="00FD0355">
        <w:trPr>
          <w:trHeight w:val="481"/>
        </w:trPr>
        <w:tc>
          <w:tcPr>
            <w:tcW w:w="9672" w:type="dxa"/>
          </w:tcPr>
          <w:p w:rsidR="00FD0355" w:rsidRDefault="00FD0355" w:rsidP="000C704D">
            <w:pPr>
              <w:autoSpaceDE w:val="0"/>
              <w:autoSpaceDN w:val="0"/>
              <w:adjustRightInd w:val="0"/>
            </w:pPr>
            <w:r w:rsidRPr="001F37D1">
              <w:t xml:space="preserve">Data inizio lavori </w:t>
            </w:r>
          </w:p>
          <w:p w:rsidR="00012669" w:rsidRPr="001F37D1" w:rsidRDefault="00012669" w:rsidP="000C704D">
            <w:pPr>
              <w:autoSpaceDE w:val="0"/>
              <w:autoSpaceDN w:val="0"/>
              <w:adjustRightInd w:val="0"/>
            </w:pPr>
          </w:p>
          <w:p w:rsidR="00FD0355" w:rsidRPr="001F37D1" w:rsidRDefault="00FD0355" w:rsidP="00FD0355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F37D1">
              <w:t>Data Fine lavori</w:t>
            </w:r>
            <w:r w:rsidR="003346EF">
              <w:rPr>
                <w:rStyle w:val="Rimandonotaapidipagina"/>
              </w:rPr>
              <w:footnoteReference w:id="5"/>
            </w:r>
          </w:p>
        </w:tc>
      </w:tr>
    </w:tbl>
    <w:p w:rsidR="003346EF" w:rsidRPr="001F37D1" w:rsidRDefault="003346EF" w:rsidP="000C704D">
      <w:pPr>
        <w:autoSpaceDE w:val="0"/>
        <w:autoSpaceDN w:val="0"/>
        <w:adjustRightInd w:val="0"/>
        <w:rPr>
          <w:bCs/>
          <w:sz w:val="23"/>
          <w:szCs w:val="23"/>
        </w:rPr>
      </w:pPr>
    </w:p>
    <w:p w:rsidR="002B3DB9" w:rsidRPr="001F37D1" w:rsidRDefault="005724B2" w:rsidP="005724B2">
      <w:pPr>
        <w:tabs>
          <w:tab w:val="left" w:pos="6663"/>
        </w:tabs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noProof/>
          <w:sz w:val="23"/>
          <w:szCs w:val="23"/>
        </w:rPr>
        <w:pict>
          <v:rect id="Rettangolo 3" o:spid="_x0000_s1033" style="position:absolute;margin-left:455.25pt;margin-top:.75pt;width:23.2pt;height:16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" filled="f" strokecolor="black [3213]"/>
        </w:pict>
      </w:r>
      <w:r>
        <w:rPr>
          <w:bCs/>
          <w:noProof/>
          <w:sz w:val="23"/>
          <w:szCs w:val="23"/>
        </w:rPr>
        <w:pict>
          <v:rect id="Rettangolo 7" o:spid="_x0000_s1029" style="position:absolute;margin-left:227.4pt;margin-top:54.65pt;width:23.2pt;height:1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" filled="f" strokecolor="black [3213]"/>
        </w:pict>
      </w:r>
      <w:r>
        <w:rPr>
          <w:bCs/>
          <w:noProof/>
          <w:sz w:val="23"/>
          <w:szCs w:val="23"/>
        </w:rPr>
        <w:pict>
          <v:rect id="Rettangolo 2" o:spid="_x0000_s1026" style="position:absolute;margin-left:226.9pt;margin-top:.55pt;width:23.2pt;height:1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" filled="f" strokecolor="black [3213]"/>
        </w:pict>
      </w:r>
      <w:r w:rsidR="00CA64C7" w:rsidRPr="001F37D1">
        <w:t xml:space="preserve"> 81/08 Prog.</w:t>
      </w:r>
      <w:r>
        <w:tab/>
        <w:t xml:space="preserve"> </w:t>
      </w:r>
      <w:r w:rsidR="00CA64C7" w:rsidRPr="001F37D1">
        <w:t>81/08 Esec.</w:t>
      </w:r>
    </w:p>
    <w:p w:rsidR="002B3DB9" w:rsidRPr="005724B2" w:rsidRDefault="002B3DB9" w:rsidP="005724B2">
      <w:pPr>
        <w:tabs>
          <w:tab w:val="left" w:pos="6663"/>
        </w:tabs>
        <w:autoSpaceDE w:val="0"/>
        <w:autoSpaceDN w:val="0"/>
        <w:adjustRightInd w:val="0"/>
      </w:pPr>
    </w:p>
    <w:p w:rsidR="00CA64C7" w:rsidRPr="005724B2" w:rsidRDefault="005724B2" w:rsidP="005724B2">
      <w:pPr>
        <w:tabs>
          <w:tab w:val="left" w:pos="6663"/>
        </w:tabs>
        <w:autoSpaceDE w:val="0"/>
        <w:autoSpaceDN w:val="0"/>
        <w:adjustRightInd w:val="0"/>
      </w:pPr>
      <w:r w:rsidRPr="00085E11">
        <w:rPr>
          <w:bCs/>
          <w:noProof/>
          <w:sz w:val="23"/>
          <w:szCs w:val="23"/>
        </w:rPr>
        <w:pict>
          <v:rect id="Rettangolo 4" o:spid="_x0000_s1031" style="position:absolute;margin-left:454.85pt;margin-top:-.2pt;width:23.2pt;height:16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" filled="f" strokecolor="black [3213]"/>
        </w:pict>
      </w:r>
      <w:r w:rsidR="00085E11" w:rsidRPr="005724B2">
        <w:pict>
          <v:rect id="Rettangolo 5" o:spid="_x0000_s1032" style="position:absolute;margin-left:226.8pt;margin-top:.55pt;width:23.2pt;height:16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" filled="f" strokecolor="black [3213]"/>
        </w:pict>
      </w:r>
      <w:r w:rsidR="00CA64C7" w:rsidRPr="001F37D1">
        <w:t>Collaudo statico.</w:t>
      </w:r>
      <w:r>
        <w:tab/>
      </w:r>
      <w:r w:rsidR="00CA64C7" w:rsidRPr="001F37D1">
        <w:t>Collaudo Amm.vo.</w:t>
      </w:r>
    </w:p>
    <w:p w:rsidR="00CA64C7" w:rsidRPr="005724B2" w:rsidRDefault="00CA64C7" w:rsidP="005724B2">
      <w:pPr>
        <w:tabs>
          <w:tab w:val="left" w:pos="6663"/>
        </w:tabs>
        <w:autoSpaceDE w:val="0"/>
        <w:autoSpaceDN w:val="0"/>
        <w:adjustRightInd w:val="0"/>
      </w:pPr>
    </w:p>
    <w:p w:rsidR="002B3DB9" w:rsidRPr="005724B2" w:rsidRDefault="00085E11" w:rsidP="005724B2">
      <w:pPr>
        <w:tabs>
          <w:tab w:val="left" w:pos="6663"/>
        </w:tabs>
        <w:autoSpaceDE w:val="0"/>
        <w:autoSpaceDN w:val="0"/>
        <w:adjustRightInd w:val="0"/>
      </w:pPr>
      <w:r w:rsidRPr="005724B2">
        <w:pict>
          <v:rect id="Rettangolo 9" o:spid="_x0000_s1030" style="position:absolute;margin-left:456.45pt;margin-top:.6pt;width:23.2pt;height:16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" filled="f" strokecolor="black [3213]"/>
        </w:pict>
      </w:r>
      <w:r w:rsidR="00CA64C7" w:rsidRPr="005724B2">
        <w:t>Relazione geologiche</w:t>
      </w:r>
      <w:r w:rsidR="005724B2">
        <w:tab/>
      </w:r>
      <w:r w:rsidR="00CA64C7" w:rsidRPr="005724B2">
        <w:t>Relazione geotecniche</w:t>
      </w:r>
    </w:p>
    <w:p w:rsidR="00CA64C7" w:rsidRPr="005724B2" w:rsidRDefault="005724B2" w:rsidP="005724B2">
      <w:pPr>
        <w:tabs>
          <w:tab w:val="left" w:pos="6663"/>
        </w:tabs>
        <w:autoSpaceDE w:val="0"/>
        <w:autoSpaceDN w:val="0"/>
        <w:adjustRightInd w:val="0"/>
      </w:pPr>
      <w:r>
        <w:rPr>
          <w:bCs/>
          <w:noProof/>
          <w:sz w:val="23"/>
          <w:szCs w:val="23"/>
        </w:rPr>
        <w:pict>
          <v:rect id="Rettangolo 10" o:spid="_x0000_s1028" style="position:absolute;margin-left:456.15pt;margin-top:11.2pt;width:23.2pt;height:16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" filled="f" strokecolor="black [3213]"/>
        </w:pict>
      </w:r>
    </w:p>
    <w:p w:rsidR="00CA64C7" w:rsidRPr="005724B2" w:rsidRDefault="00085E11" w:rsidP="005724B2">
      <w:pPr>
        <w:tabs>
          <w:tab w:val="left" w:pos="6663"/>
        </w:tabs>
        <w:autoSpaceDE w:val="0"/>
        <w:autoSpaceDN w:val="0"/>
        <w:adjustRightInd w:val="0"/>
      </w:pPr>
      <w:r w:rsidRPr="005724B2">
        <w:pict>
          <v:rect id="Rettangolo 8" o:spid="_x0000_s1027" style="position:absolute;margin-left:228pt;margin-top:.6pt;width:23.2pt;height:16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" filled="f" strokecolor="black [3213]"/>
        </w:pict>
      </w:r>
      <w:r w:rsidR="00CA64C7" w:rsidRPr="005724B2">
        <w:t>Direzione lavori</w:t>
      </w:r>
      <w:r w:rsidR="005724B2">
        <w:tab/>
      </w:r>
      <w:r w:rsidR="00CA64C7" w:rsidRPr="005724B2">
        <w:t>Progettazione</w:t>
      </w:r>
    </w:p>
    <w:p w:rsidR="00C114FF" w:rsidRDefault="00C114FF" w:rsidP="000C704D">
      <w:pPr>
        <w:autoSpaceDE w:val="0"/>
        <w:autoSpaceDN w:val="0"/>
        <w:adjustRightInd w:val="0"/>
        <w:rPr>
          <w:bCs/>
          <w:sz w:val="23"/>
          <w:szCs w:val="23"/>
        </w:rPr>
      </w:pPr>
    </w:p>
    <w:tbl>
      <w:tblPr>
        <w:tblStyle w:val="Grigliatabella"/>
        <w:tblW w:w="9634" w:type="dxa"/>
        <w:tblLook w:val="04A0"/>
      </w:tblPr>
      <w:tblGrid>
        <w:gridCol w:w="3369"/>
        <w:gridCol w:w="1417"/>
        <w:gridCol w:w="1336"/>
        <w:gridCol w:w="365"/>
        <w:gridCol w:w="851"/>
        <w:gridCol w:w="790"/>
        <w:gridCol w:w="373"/>
        <w:gridCol w:w="1133"/>
      </w:tblGrid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5724B2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1F37D1">
              <w:t>Voci oggetto di prestazioni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t>Importo</w:t>
            </w:r>
          </w:p>
        </w:tc>
        <w:tc>
          <w:tcPr>
            <w:tcW w:w="1336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t>Preliminare</w:t>
            </w: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t>Definitivo</w:t>
            </w: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t>Esecutivo</w:t>
            </w:r>
          </w:p>
        </w:tc>
        <w:tc>
          <w:tcPr>
            <w:tcW w:w="1133" w:type="dxa"/>
            <w:vAlign w:val="center"/>
          </w:tcPr>
          <w:p w:rsidR="009452DE" w:rsidRPr="00967069" w:rsidRDefault="005724B2" w:rsidP="00572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t>D.L.</w:t>
            </w:r>
          </w:p>
        </w:tc>
      </w:tr>
      <w:tr w:rsidR="009452DE" w:rsidRPr="00967069" w:rsidTr="005724B2">
        <w:trPr>
          <w:trHeight w:val="301"/>
        </w:trPr>
        <w:tc>
          <w:tcPr>
            <w:tcW w:w="3369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Opere Edili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Opere strutturali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Impianti idro sanitari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Impianti idro sanitari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ind w:left="-284" w:right="-249"/>
              <w:rPr>
                <w:bCs/>
              </w:rPr>
            </w:pPr>
            <w:r w:rsidRPr="00967069">
              <w:t xml:space="preserve">Impianti termici </w:t>
            </w:r>
            <w:r w:rsidR="005724B2">
              <w:t>-</w:t>
            </w:r>
            <w:r w:rsidRPr="00967069">
              <w:t xml:space="preserve"> condizionamento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3E494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Impianti elevatori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9452DE" w:rsidRPr="00967069" w:rsidTr="005724B2">
        <w:tc>
          <w:tcPr>
            <w:tcW w:w="3369" w:type="dxa"/>
            <w:vAlign w:val="center"/>
          </w:tcPr>
          <w:p w:rsidR="009452DE" w:rsidRPr="00967069" w:rsidRDefault="003E494E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Acquedotti e</w:t>
            </w:r>
            <w:r w:rsidR="005724B2">
              <w:t xml:space="preserve"> </w:t>
            </w:r>
            <w:r w:rsidRPr="00967069">
              <w:t>potabilizzazione</w:t>
            </w:r>
          </w:p>
        </w:tc>
        <w:tc>
          <w:tcPr>
            <w:tcW w:w="1417" w:type="dxa"/>
            <w:vAlign w:val="center"/>
          </w:tcPr>
          <w:p w:rsidR="009452D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9452DE" w:rsidRPr="00967069" w:rsidRDefault="009452D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3E494E" w:rsidRPr="00967069" w:rsidTr="005724B2">
        <w:tc>
          <w:tcPr>
            <w:tcW w:w="3369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</w:pPr>
            <w:r w:rsidRPr="00967069">
              <w:t>Fognature e/o depuratori</w:t>
            </w:r>
          </w:p>
        </w:tc>
        <w:tc>
          <w:tcPr>
            <w:tcW w:w="1417" w:type="dxa"/>
            <w:vAlign w:val="center"/>
          </w:tcPr>
          <w:p w:rsidR="003E494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3E494E" w:rsidRPr="00967069" w:rsidTr="005724B2">
        <w:tc>
          <w:tcPr>
            <w:tcW w:w="3369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</w:pPr>
            <w:r w:rsidRPr="00967069">
              <w:t>Opere stradali</w:t>
            </w:r>
          </w:p>
        </w:tc>
        <w:tc>
          <w:tcPr>
            <w:tcW w:w="1417" w:type="dxa"/>
            <w:vAlign w:val="center"/>
          </w:tcPr>
          <w:p w:rsidR="003E494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3E494E" w:rsidRPr="00967069" w:rsidTr="005724B2">
        <w:tc>
          <w:tcPr>
            <w:tcW w:w="3369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</w:pPr>
            <w:r w:rsidRPr="00967069">
              <w:t>Verde Pubblico</w:t>
            </w:r>
          </w:p>
        </w:tc>
        <w:tc>
          <w:tcPr>
            <w:tcW w:w="1417" w:type="dxa"/>
            <w:vAlign w:val="center"/>
          </w:tcPr>
          <w:p w:rsidR="003E494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3E494E" w:rsidRPr="00967069" w:rsidTr="005724B2">
        <w:tc>
          <w:tcPr>
            <w:tcW w:w="3369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</w:pPr>
            <w:r w:rsidRPr="00967069">
              <w:t>Altr</w:t>
            </w:r>
            <w:r w:rsidR="003346EF" w:rsidRPr="00967069">
              <w:t>o</w:t>
            </w:r>
          </w:p>
        </w:tc>
        <w:tc>
          <w:tcPr>
            <w:tcW w:w="1417" w:type="dxa"/>
            <w:vAlign w:val="center"/>
          </w:tcPr>
          <w:p w:rsidR="003E494E" w:rsidRPr="00967069" w:rsidRDefault="00012669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967069">
              <w:t>€</w:t>
            </w:r>
          </w:p>
        </w:tc>
        <w:tc>
          <w:tcPr>
            <w:tcW w:w="1336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:rsidR="003E494E" w:rsidRPr="00967069" w:rsidRDefault="003E494E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5724B2" w:rsidRPr="00967069" w:rsidTr="005724B2">
        <w:tc>
          <w:tcPr>
            <w:tcW w:w="3369" w:type="dxa"/>
            <w:vAlign w:val="center"/>
          </w:tcPr>
          <w:p w:rsidR="005724B2" w:rsidRPr="001F37D1" w:rsidRDefault="005724B2" w:rsidP="005724B2">
            <w:pPr>
              <w:autoSpaceDE w:val="0"/>
              <w:autoSpaceDN w:val="0"/>
              <w:adjustRightInd w:val="0"/>
              <w:spacing w:after="0"/>
              <w:rPr>
                <w:bCs/>
                <w:sz w:val="23"/>
                <w:szCs w:val="23"/>
              </w:rPr>
            </w:pPr>
            <w:r w:rsidRPr="001F37D1">
              <w:rPr>
                <w:b/>
                <w:bCs/>
              </w:rPr>
              <w:t>Importo lavori totale</w:t>
            </w:r>
            <w:r>
              <w:rPr>
                <w:rStyle w:val="Rimandonotaapidipagina"/>
                <w:b/>
                <w:bCs/>
              </w:rPr>
              <w:footnoteReference w:id="6"/>
            </w:r>
          </w:p>
        </w:tc>
        <w:tc>
          <w:tcPr>
            <w:tcW w:w="6265" w:type="dxa"/>
            <w:gridSpan w:val="7"/>
            <w:vAlign w:val="center"/>
          </w:tcPr>
          <w:p w:rsidR="005724B2" w:rsidRPr="00967069" w:rsidRDefault="005724B2" w:rsidP="005724B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t>€</w:t>
            </w:r>
          </w:p>
        </w:tc>
      </w:tr>
      <w:tr w:rsidR="005724B2" w:rsidRPr="00967069" w:rsidTr="005724B2">
        <w:tc>
          <w:tcPr>
            <w:tcW w:w="6487" w:type="dxa"/>
            <w:gridSpan w:val="4"/>
            <w:vAlign w:val="center"/>
          </w:tcPr>
          <w:p w:rsidR="005724B2" w:rsidRPr="00967069" w:rsidRDefault="005724B2" w:rsidP="005724B2">
            <w:pPr>
              <w:autoSpaceDE w:val="0"/>
              <w:autoSpaceDN w:val="0"/>
              <w:adjustRightInd w:val="0"/>
              <w:spacing w:after="0"/>
              <w:jc w:val="center"/>
            </w:pPr>
            <w:r w:rsidRPr="00967069">
              <w:lastRenderedPageBreak/>
              <w:t>Si presenta documentazione tecnica di corredo (barrarecasella)</w:t>
            </w:r>
          </w:p>
        </w:tc>
        <w:tc>
          <w:tcPr>
            <w:tcW w:w="1641" w:type="dxa"/>
            <w:gridSpan w:val="2"/>
            <w:vAlign w:val="center"/>
          </w:tcPr>
          <w:p w:rsidR="005724B2" w:rsidRPr="00967069" w:rsidRDefault="005724B2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rPr>
                <w:bCs/>
              </w:rPr>
              <w:t>SI</w:t>
            </w:r>
          </w:p>
        </w:tc>
        <w:tc>
          <w:tcPr>
            <w:tcW w:w="1506" w:type="dxa"/>
            <w:gridSpan w:val="2"/>
            <w:vAlign w:val="center"/>
          </w:tcPr>
          <w:p w:rsidR="005724B2" w:rsidRPr="00967069" w:rsidRDefault="005724B2" w:rsidP="005724B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967069">
              <w:rPr>
                <w:bCs/>
              </w:rPr>
              <w:t>NO</w:t>
            </w:r>
          </w:p>
        </w:tc>
      </w:tr>
    </w:tbl>
    <w:p w:rsidR="00A15279" w:rsidRPr="00967069" w:rsidRDefault="00A15279" w:rsidP="000C704D">
      <w:pPr>
        <w:autoSpaceDE w:val="0"/>
        <w:autoSpaceDN w:val="0"/>
        <w:adjustRightInd w:val="0"/>
        <w:rPr>
          <w:bCs/>
        </w:rPr>
      </w:pPr>
    </w:p>
    <w:p w:rsidR="003346EF" w:rsidRDefault="00BD20B8" w:rsidP="00450748">
      <w:pPr>
        <w:autoSpaceDE w:val="0"/>
        <w:autoSpaceDN w:val="0"/>
        <w:adjustRightInd w:val="0"/>
      </w:pPr>
      <w:r>
        <w:t>Immagini o render di riferimento del progetto</w:t>
      </w:r>
      <w:r w:rsidR="001D2D6B">
        <w:rPr>
          <w:rStyle w:val="Rimandonotaapidipagina"/>
        </w:rPr>
        <w:footnoteReference w:id="7"/>
      </w:r>
      <w:r>
        <w:t>.</w:t>
      </w:r>
    </w:p>
    <w:p w:rsidR="00967069" w:rsidRDefault="00967069" w:rsidP="003346EF">
      <w:pPr>
        <w:autoSpaceDE w:val="0"/>
        <w:autoSpaceDN w:val="0"/>
        <w:adjustRightInd w:val="0"/>
        <w:jc w:val="right"/>
      </w:pPr>
    </w:p>
    <w:tbl>
      <w:tblPr>
        <w:tblStyle w:val="Grigliatabella"/>
        <w:tblpPr w:leftFromText="141" w:rightFromText="141" w:vertAnchor="text" w:horzAnchor="margin" w:tblpY="-19"/>
        <w:tblW w:w="0" w:type="auto"/>
        <w:tblLook w:val="04A0"/>
      </w:tblPr>
      <w:tblGrid>
        <w:gridCol w:w="9606"/>
      </w:tblGrid>
      <w:tr w:rsidR="005724B2" w:rsidTr="005724B2">
        <w:trPr>
          <w:trHeight w:val="11754"/>
        </w:trPr>
        <w:tc>
          <w:tcPr>
            <w:tcW w:w="9606" w:type="dxa"/>
          </w:tcPr>
          <w:p w:rsidR="005724B2" w:rsidRDefault="005724B2" w:rsidP="005724B2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</w:p>
        </w:tc>
      </w:tr>
    </w:tbl>
    <w:p w:rsidR="005724B2" w:rsidRDefault="005724B2" w:rsidP="003346EF">
      <w:pPr>
        <w:autoSpaceDE w:val="0"/>
        <w:autoSpaceDN w:val="0"/>
        <w:adjustRightInd w:val="0"/>
        <w:jc w:val="right"/>
      </w:pPr>
    </w:p>
    <w:p w:rsidR="0066005F" w:rsidRPr="00BD20B8" w:rsidRDefault="003346EF" w:rsidP="00BD20B8">
      <w:pPr>
        <w:autoSpaceDE w:val="0"/>
        <w:autoSpaceDN w:val="0"/>
        <w:adjustRightInd w:val="0"/>
        <w:jc w:val="right"/>
      </w:pPr>
      <w:bookmarkStart w:id="0" w:name="_GoBack"/>
      <w:bookmarkEnd w:id="0"/>
      <w:r>
        <w:t xml:space="preserve">Data e </w:t>
      </w:r>
      <w:r w:rsidR="00BD20B8">
        <w:t>Firma</w:t>
      </w:r>
    </w:p>
    <w:sectPr w:rsidR="0066005F" w:rsidRPr="00BD20B8" w:rsidSect="005724B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134" w:bottom="142" w:left="1134" w:header="142" w:footer="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621" w:rsidRDefault="00840621">
      <w:r>
        <w:separator/>
      </w:r>
    </w:p>
  </w:endnote>
  <w:endnote w:type="continuationSeparator" w:id="1">
    <w:p w:rsidR="00840621" w:rsidRDefault="00840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hancery Cursiv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Default="00085E11" w:rsidP="000412A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712A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712A7" w:rsidRDefault="003712A7" w:rsidP="00AE428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Pr="00F82525" w:rsidRDefault="00F82525" w:rsidP="00F82525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3B3C5A">
      <w:rPr>
        <w:sz w:val="16"/>
        <w:szCs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Pr="003B3C5A" w:rsidRDefault="00085E11" w:rsidP="002A6151">
    <w:pPr>
      <w:pStyle w:val="Pidipagina"/>
      <w:rPr>
        <w:rFonts w:ascii="Century Gothic" w:hAnsi="Century Gothic" w:cs="Arial"/>
        <w:sz w:val="16"/>
        <w:szCs w:val="16"/>
      </w:rPr>
    </w:pPr>
    <w:r>
      <w:rPr>
        <w:rFonts w:ascii="Century Gothic" w:hAnsi="Century Gothic" w:cs="Arial"/>
        <w:noProof/>
        <w:sz w:val="16"/>
        <w:szCs w:val="16"/>
      </w:rPr>
      <w:pict>
        <v:line id="Line 7" o:spid="_x0000_s4097" style="position:absolute;z-index:251658240;visibility:visible" from="0,-3.4pt" to="279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j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F4ko/HKYhG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"/>
      </w:pict>
    </w:r>
    <w:r w:rsidR="003712A7" w:rsidRPr="003B3C5A">
      <w:rPr>
        <w:rFonts w:ascii="Century Gothic" w:hAnsi="Century Gothic" w:cs="Arial"/>
        <w:sz w:val="16"/>
        <w:szCs w:val="16"/>
      </w:rPr>
      <w:t>Presso la sede Comunale – 1° p</w:t>
    </w:r>
    <w:r w:rsidR="003712A7">
      <w:rPr>
        <w:rFonts w:ascii="Century Gothic" w:hAnsi="Century Gothic" w:cs="Arial"/>
        <w:sz w:val="16"/>
        <w:szCs w:val="16"/>
      </w:rPr>
      <w:t>iano</w:t>
    </w:r>
    <w:r w:rsidR="003712A7" w:rsidRPr="003B3C5A">
      <w:rPr>
        <w:rFonts w:ascii="Century Gothic" w:hAnsi="Century Gothic" w:cs="Arial"/>
        <w:sz w:val="16"/>
        <w:szCs w:val="16"/>
      </w:rPr>
      <w:t xml:space="preserve"> –Via Gionti , 16 – 80040 Terzigno (NA)</w:t>
    </w:r>
  </w:p>
  <w:p w:rsidR="003712A7" w:rsidRPr="003B3C5A" w:rsidRDefault="003712A7" w:rsidP="002E33B1">
    <w:pPr>
      <w:pStyle w:val="Pidipagina"/>
      <w:tabs>
        <w:tab w:val="clear" w:pos="4819"/>
        <w:tab w:val="clear" w:pos="9638"/>
        <w:tab w:val="left" w:pos="8640"/>
      </w:tabs>
      <w:ind w:right="-82"/>
      <w:rPr>
        <w:rFonts w:ascii="Century Gothic" w:hAnsi="Century Gothic" w:cs="Arial"/>
        <w:sz w:val="16"/>
        <w:szCs w:val="16"/>
      </w:rPr>
    </w:pPr>
    <w:r w:rsidRPr="003B3C5A">
      <w:rPr>
        <w:rFonts w:ascii="Century Gothic" w:hAnsi="Century Gothic" w:cs="Arial"/>
        <w:sz w:val="16"/>
        <w:szCs w:val="16"/>
      </w:rPr>
      <w:t>Tel Centralino/Diretto</w:t>
    </w:r>
    <w:r>
      <w:rPr>
        <w:rFonts w:ascii="Century Gothic" w:hAnsi="Century Gothic" w:cs="Arial"/>
        <w:sz w:val="16"/>
        <w:szCs w:val="16"/>
      </w:rPr>
      <w:t xml:space="preserve">:  </w:t>
    </w:r>
    <w:r w:rsidRPr="003B3C5A">
      <w:rPr>
        <w:rFonts w:ascii="Century Gothic" w:hAnsi="Century Gothic" w:cs="Arial"/>
        <w:sz w:val="16"/>
        <w:szCs w:val="16"/>
      </w:rPr>
      <w:t xml:space="preserve"> 081.3389511 - 081.3389545  –  Fax  081.3389577/55</w:t>
    </w:r>
    <w:r>
      <w:rPr>
        <w:rFonts w:ascii="Century Gothic" w:hAnsi="Century Gothic" w:cs="Arial"/>
        <w:sz w:val="16"/>
        <w:szCs w:val="16"/>
      </w:rPr>
      <w:tab/>
    </w:r>
    <w:r w:rsidRPr="003B3C5A">
      <w:rPr>
        <w:rFonts w:ascii="Century Gothic" w:hAnsi="Century Gothic" w:cs="Arial"/>
        <w:sz w:val="16"/>
        <w:szCs w:val="16"/>
      </w:rPr>
      <w:t xml:space="preserve">Pagina </w:t>
    </w:r>
    <w:r w:rsidR="00085E11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PAGE </w:instrText>
    </w:r>
    <w:r w:rsidR="00085E11" w:rsidRPr="003B3C5A">
      <w:rPr>
        <w:rFonts w:ascii="Century Gothic" w:hAnsi="Century Gothic" w:cs="Arial"/>
        <w:sz w:val="16"/>
        <w:szCs w:val="16"/>
      </w:rPr>
      <w:fldChar w:fldCharType="separate"/>
    </w:r>
    <w:r w:rsidR="001A2F12">
      <w:rPr>
        <w:rFonts w:ascii="Century Gothic" w:hAnsi="Century Gothic" w:cs="Arial"/>
        <w:noProof/>
        <w:sz w:val="16"/>
        <w:szCs w:val="16"/>
      </w:rPr>
      <w:t>1</w:t>
    </w:r>
    <w:r w:rsidR="00085E11" w:rsidRPr="003B3C5A">
      <w:rPr>
        <w:rFonts w:ascii="Century Gothic" w:hAnsi="Century Gothic" w:cs="Arial"/>
        <w:sz w:val="16"/>
        <w:szCs w:val="16"/>
      </w:rPr>
      <w:fldChar w:fldCharType="end"/>
    </w:r>
    <w:r w:rsidRPr="003B3C5A">
      <w:rPr>
        <w:rFonts w:ascii="Century Gothic" w:hAnsi="Century Gothic" w:cs="Arial"/>
        <w:sz w:val="16"/>
        <w:szCs w:val="16"/>
      </w:rPr>
      <w:t xml:space="preserve"> di </w:t>
    </w:r>
    <w:r w:rsidR="00085E11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NUMPAGES </w:instrText>
    </w:r>
    <w:r w:rsidR="00085E11" w:rsidRPr="003B3C5A">
      <w:rPr>
        <w:rFonts w:ascii="Century Gothic" w:hAnsi="Century Gothic" w:cs="Arial"/>
        <w:sz w:val="16"/>
        <w:szCs w:val="16"/>
      </w:rPr>
      <w:fldChar w:fldCharType="separate"/>
    </w:r>
    <w:r w:rsidR="00B07E2C">
      <w:rPr>
        <w:rFonts w:ascii="Century Gothic" w:hAnsi="Century Gothic" w:cs="Arial"/>
        <w:noProof/>
        <w:sz w:val="16"/>
        <w:szCs w:val="16"/>
      </w:rPr>
      <w:t>1</w:t>
    </w:r>
    <w:r w:rsidR="00085E11" w:rsidRPr="003B3C5A">
      <w:rPr>
        <w:rFonts w:ascii="Century Gothic" w:hAnsi="Century Gothic" w:cs="Arial"/>
        <w:sz w:val="16"/>
        <w:szCs w:val="16"/>
      </w:rPr>
      <w:fldChar w:fldCharType="end"/>
    </w:r>
  </w:p>
  <w:p w:rsidR="003712A7" w:rsidRPr="002E33B1" w:rsidRDefault="003712A7" w:rsidP="002E33B1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2E33B1">
      <w:rPr>
        <w:sz w:val="12"/>
        <w:szCs w:val="12"/>
      </w:rPr>
      <w:t xml:space="preserve">PC Manutenzione </w:t>
    </w:r>
    <w:r w:rsidR="00085E11" w:rsidRPr="003B3C5A">
      <w:rPr>
        <w:sz w:val="10"/>
        <w:szCs w:val="10"/>
      </w:rPr>
      <w:fldChar w:fldCharType="begin"/>
    </w:r>
    <w:r w:rsidRPr="003B3C5A">
      <w:rPr>
        <w:sz w:val="10"/>
        <w:szCs w:val="10"/>
      </w:rPr>
      <w:instrText xml:space="preserve"> FILENAME \p </w:instrText>
    </w:r>
    <w:r w:rsidR="00085E11" w:rsidRPr="003B3C5A">
      <w:rPr>
        <w:sz w:val="10"/>
        <w:szCs w:val="10"/>
      </w:rPr>
      <w:fldChar w:fldCharType="separate"/>
    </w:r>
    <w:r w:rsidR="00B07E2C">
      <w:rPr>
        <w:noProof/>
        <w:sz w:val="10"/>
        <w:szCs w:val="10"/>
      </w:rPr>
      <w:t>C:\Users\PC1\Documents\10-PERSONALE\2020\Carenza Personale e Richiesta Necrofoco-Seppellitore - Sollecito III.docx</w:t>
    </w:r>
    <w:r w:rsidR="00085E11" w:rsidRPr="003B3C5A">
      <w:rPr>
        <w:sz w:val="10"/>
        <w:szCs w:val="10"/>
      </w:rPr>
      <w:fldChar w:fldCharType="end"/>
    </w:r>
    <w:r w:rsidRPr="003B3C5A"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621" w:rsidRDefault="00840621">
      <w:r>
        <w:separator/>
      </w:r>
    </w:p>
  </w:footnote>
  <w:footnote w:type="continuationSeparator" w:id="1">
    <w:p w:rsidR="00840621" w:rsidRDefault="00840621">
      <w:r>
        <w:continuationSeparator/>
      </w:r>
    </w:p>
  </w:footnote>
  <w:footnote w:id="2">
    <w:p w:rsidR="00482FE4" w:rsidRPr="005724B2" w:rsidRDefault="00482FE4" w:rsidP="00482FE4">
      <w:pPr>
        <w:autoSpaceDE w:val="0"/>
        <w:autoSpaceDN w:val="0"/>
        <w:adjustRightInd w:val="0"/>
        <w:rPr>
          <w:sz w:val="16"/>
          <w:szCs w:val="16"/>
        </w:rPr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>Compilare una scheda per ogni lavoro segnalato indicando a quale professionista fa riferimento nel caso di ATI,</w:t>
      </w:r>
    </w:p>
    <w:p w:rsidR="00482FE4" w:rsidRPr="005724B2" w:rsidRDefault="00482FE4" w:rsidP="00482FE4">
      <w:pPr>
        <w:pStyle w:val="Testonotaapidipagina"/>
        <w:rPr>
          <w:sz w:val="16"/>
          <w:szCs w:val="16"/>
        </w:rPr>
      </w:pPr>
      <w:r w:rsidRPr="005724B2">
        <w:rPr>
          <w:sz w:val="16"/>
          <w:szCs w:val="16"/>
        </w:rPr>
        <w:t>società di professionisti, società di ingegneria o consorzi stabili</w:t>
      </w:r>
    </w:p>
  </w:footnote>
  <w:footnote w:id="3">
    <w:p w:rsidR="00482FE4" w:rsidRPr="005724B2" w:rsidRDefault="00482FE4" w:rsidP="005724B2">
      <w:pPr>
        <w:autoSpaceDE w:val="0"/>
        <w:autoSpaceDN w:val="0"/>
        <w:adjustRightInd w:val="0"/>
        <w:rPr>
          <w:sz w:val="16"/>
          <w:szCs w:val="16"/>
        </w:rPr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>Il Committente dovrà essere individuato compiutamente per consentire eventuali controlli sulla veridicità del</w:t>
      </w:r>
      <w:r w:rsidR="005724B2">
        <w:rPr>
          <w:sz w:val="16"/>
          <w:szCs w:val="16"/>
        </w:rPr>
        <w:t xml:space="preserve"> </w:t>
      </w:r>
      <w:r w:rsidRPr="005724B2">
        <w:rPr>
          <w:sz w:val="16"/>
          <w:szCs w:val="16"/>
        </w:rPr>
        <w:t>curriculum, nel caso di committenti pubblici dovrà essere indicato il nominativo del Responsabile Unico del</w:t>
      </w:r>
      <w:r w:rsidR="005724B2">
        <w:rPr>
          <w:sz w:val="16"/>
          <w:szCs w:val="16"/>
        </w:rPr>
        <w:t xml:space="preserve"> </w:t>
      </w:r>
      <w:r w:rsidRPr="005724B2">
        <w:rPr>
          <w:sz w:val="16"/>
          <w:szCs w:val="16"/>
        </w:rPr>
        <w:t>Procedimento</w:t>
      </w:r>
    </w:p>
  </w:footnote>
  <w:footnote w:id="4">
    <w:p w:rsidR="00482FE4" w:rsidRPr="005724B2" w:rsidRDefault="00482FE4" w:rsidP="003346EF">
      <w:pPr>
        <w:autoSpaceDE w:val="0"/>
        <w:autoSpaceDN w:val="0"/>
        <w:adjustRightInd w:val="0"/>
        <w:rPr>
          <w:bCs/>
          <w:sz w:val="16"/>
          <w:szCs w:val="16"/>
        </w:rPr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>Indicare il tipo di provvedimento, il numero e la data.</w:t>
      </w:r>
    </w:p>
  </w:footnote>
  <w:footnote w:id="5">
    <w:p w:rsidR="003346EF" w:rsidRPr="005724B2" w:rsidRDefault="003346EF" w:rsidP="003346EF">
      <w:pPr>
        <w:autoSpaceDE w:val="0"/>
        <w:autoSpaceDN w:val="0"/>
        <w:adjustRightInd w:val="0"/>
        <w:rPr>
          <w:sz w:val="16"/>
          <w:szCs w:val="16"/>
        </w:rPr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>Per data fine lavori si intende la data della formale approvazione del progetto esecutivo nel caso di sola progettazione</w:t>
      </w:r>
    </w:p>
    <w:p w:rsidR="003346EF" w:rsidRDefault="003346EF" w:rsidP="003346EF">
      <w:pPr>
        <w:pStyle w:val="Testonotaapidipagina"/>
      </w:pPr>
      <w:r w:rsidRPr="005724B2">
        <w:rPr>
          <w:sz w:val="16"/>
          <w:szCs w:val="16"/>
        </w:rPr>
        <w:t>o di collaudo nel caso di D.L.</w:t>
      </w:r>
    </w:p>
  </w:footnote>
  <w:footnote w:id="6">
    <w:p w:rsidR="005724B2" w:rsidRPr="005724B2" w:rsidRDefault="005724B2" w:rsidP="005724B2">
      <w:pPr>
        <w:autoSpaceDE w:val="0"/>
        <w:autoSpaceDN w:val="0"/>
        <w:adjustRightInd w:val="0"/>
        <w:rPr>
          <w:sz w:val="16"/>
          <w:szCs w:val="16"/>
        </w:rPr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>Scrivere l'importo totale dell'opera. Nel caso di esecuzione delle sole prestazioni di coordinatore per la sicurezza non</w:t>
      </w:r>
      <w:r>
        <w:rPr>
          <w:sz w:val="16"/>
          <w:szCs w:val="16"/>
        </w:rPr>
        <w:t xml:space="preserve"> </w:t>
      </w:r>
      <w:r w:rsidRPr="005724B2">
        <w:rPr>
          <w:sz w:val="16"/>
          <w:szCs w:val="16"/>
        </w:rPr>
        <w:t>dovrà essere compilata la parte di scheda relativa alla divisione in categorie dell’opera. Cioè occorre compilare solo</w:t>
      </w:r>
      <w:r>
        <w:rPr>
          <w:sz w:val="16"/>
          <w:szCs w:val="16"/>
        </w:rPr>
        <w:t xml:space="preserve"> </w:t>
      </w:r>
      <w:r w:rsidRPr="005724B2">
        <w:rPr>
          <w:sz w:val="16"/>
          <w:szCs w:val="16"/>
        </w:rPr>
        <w:t>l’importo totale lavori e barrare la o le caselle di cui alla postilla 3. Nel caso di collaudo statico compilare solo la riga</w:t>
      </w:r>
      <w:r>
        <w:rPr>
          <w:sz w:val="16"/>
          <w:szCs w:val="16"/>
        </w:rPr>
        <w:t xml:space="preserve"> </w:t>
      </w:r>
      <w:r w:rsidRPr="005724B2">
        <w:rPr>
          <w:sz w:val="16"/>
          <w:szCs w:val="16"/>
        </w:rPr>
        <w:t>relativa alle opere strutturali</w:t>
      </w:r>
    </w:p>
  </w:footnote>
  <w:footnote w:id="7">
    <w:p w:rsidR="001D2D6B" w:rsidRDefault="001D2D6B">
      <w:pPr>
        <w:pStyle w:val="Testonotaapidipagina"/>
      </w:pPr>
      <w:r w:rsidRPr="005724B2">
        <w:rPr>
          <w:rStyle w:val="Rimandonotaapidipagina"/>
          <w:sz w:val="16"/>
          <w:szCs w:val="16"/>
        </w:rPr>
        <w:footnoteRef/>
      </w:r>
      <w:r w:rsidRPr="005724B2">
        <w:rPr>
          <w:sz w:val="16"/>
          <w:szCs w:val="16"/>
        </w:rPr>
        <w:t xml:space="preserve"> inserire disegni, progetti o render del progetto.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25" w:rsidRDefault="00F82525" w:rsidP="00050452">
    <w:pPr>
      <w:pStyle w:val="Intestazione"/>
      <w:jc w:val="right"/>
      <w:rPr>
        <w:szCs w:val="8"/>
      </w:rPr>
    </w:pPr>
  </w:p>
  <w:p w:rsidR="00050452" w:rsidRPr="00050452" w:rsidRDefault="00050452" w:rsidP="00050452">
    <w:pPr>
      <w:pStyle w:val="Intestazione"/>
      <w:jc w:val="right"/>
      <w:rPr>
        <w:szCs w:val="8"/>
      </w:rPr>
    </w:pPr>
    <w:r>
      <w:rPr>
        <w:szCs w:val="8"/>
      </w:rPr>
      <w:t>MOD.</w:t>
    </w:r>
    <w:r w:rsidR="008241D3">
      <w:rPr>
        <w:szCs w:val="8"/>
      </w:rPr>
      <w:t>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1E0"/>
    </w:tblPr>
    <w:tblGrid>
      <w:gridCol w:w="1535"/>
      <w:gridCol w:w="7933"/>
    </w:tblGrid>
    <w:tr w:rsidR="003712A7" w:rsidRPr="00537342" w:rsidTr="00537342">
      <w:trPr>
        <w:jc w:val="center"/>
      </w:trPr>
      <w:tc>
        <w:tcPr>
          <w:tcW w:w="1535" w:type="dxa"/>
          <w:tcBorders>
            <w:right w:val="dotted" w:sz="4" w:space="0" w:color="auto"/>
          </w:tcBorders>
        </w:tcPr>
        <w:p w:rsidR="003712A7" w:rsidRPr="00537342" w:rsidRDefault="007C706A" w:rsidP="00537342">
          <w:pPr>
            <w:pStyle w:val="Intestazione"/>
            <w:spacing w:after="200" w:line="276" w:lineRule="auto"/>
            <w:jc w:val="center"/>
            <w:rPr>
              <w:sz w:val="19"/>
            </w:rPr>
          </w:pPr>
          <w:r>
            <w:rPr>
              <w:noProof/>
              <w:sz w:val="19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124460</wp:posOffset>
                </wp:positionV>
                <wp:extent cx="730885" cy="895350"/>
                <wp:effectExtent l="0" t="0" r="0" b="0"/>
                <wp:wrapNone/>
                <wp:docPr id="6" name="Immagin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885" cy="895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33" w:type="dxa"/>
          <w:tcBorders>
            <w:left w:val="dotted" w:sz="4" w:space="0" w:color="auto"/>
          </w:tcBorders>
        </w:tcPr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z w:val="52"/>
              <w:szCs w:val="52"/>
            </w:rPr>
          </w:pPr>
          <w:r w:rsidRPr="00537342">
            <w:rPr>
              <w:rFonts w:ascii="Latha" w:hAnsi="Latha" w:cs="Latha"/>
              <w:b/>
              <w:sz w:val="52"/>
              <w:szCs w:val="52"/>
            </w:rPr>
            <w:t>COMUNE DI TERZIGNO</w:t>
          </w:r>
        </w:p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pacing w:val="20"/>
              <w:sz w:val="28"/>
              <w:szCs w:val="28"/>
            </w:rPr>
          </w:pPr>
          <w:r w:rsidRPr="00537342">
            <w:rPr>
              <w:rFonts w:ascii="Latha" w:hAnsi="Latha" w:cs="Latha"/>
              <w:b/>
              <w:spacing w:val="20"/>
              <w:sz w:val="28"/>
              <w:szCs w:val="28"/>
            </w:rPr>
            <w:t>Provincia di Napoli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before="120"/>
            <w:jc w:val="center"/>
            <w:rPr>
              <w:rFonts w:ascii="Latha" w:hAnsi="Latha" w:cs="Latha"/>
              <w:b/>
              <w:bCs/>
              <w:spacing w:val="60"/>
              <w:sz w:val="36"/>
              <w:szCs w:val="36"/>
            </w:rPr>
          </w:pPr>
          <w:r w:rsidRPr="00537342">
            <w:rPr>
              <w:rFonts w:ascii="Latha" w:hAnsi="Latha" w:cs="Latha"/>
              <w:b/>
              <w:bCs/>
              <w:spacing w:val="60"/>
              <w:sz w:val="36"/>
              <w:szCs w:val="36"/>
            </w:rPr>
            <w:t>Area Tecnica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after="20"/>
            <w:jc w:val="center"/>
            <w:rPr>
              <w:rFonts w:ascii="Chancery Cursive" w:hAnsi="Chancery Cursive"/>
              <w:b/>
              <w:bCs/>
              <w:spacing w:val="20"/>
            </w:rPr>
          </w:pPr>
          <w:r w:rsidRPr="00537342">
            <w:rPr>
              <w:rFonts w:ascii="Latha" w:hAnsi="Latha" w:cs="Latha"/>
              <w:b/>
              <w:bCs/>
              <w:spacing w:val="20"/>
            </w:rPr>
            <w:t>Ufficio   Manutenzione</w:t>
          </w:r>
        </w:p>
      </w:tc>
    </w:tr>
  </w:tbl>
  <w:p w:rsidR="003712A7" w:rsidRPr="003712A7" w:rsidRDefault="003712A7" w:rsidP="00CB538B">
    <w:pPr>
      <w:pBdr>
        <w:bottom w:val="single" w:sz="12" w:space="1" w:color="auto"/>
      </w:pBdr>
      <w:tabs>
        <w:tab w:val="left" w:pos="6300"/>
      </w:tabs>
      <w:rPr>
        <w:sz w:val="8"/>
        <w:szCs w:val="8"/>
      </w:rPr>
    </w:pPr>
  </w:p>
  <w:p w:rsidR="003712A7" w:rsidRPr="003712A7" w:rsidRDefault="003712A7" w:rsidP="00CB538B">
    <w:pPr>
      <w:tabs>
        <w:tab w:val="left" w:pos="6300"/>
      </w:tabs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0F0"/>
    <w:multiLevelType w:val="hybridMultilevel"/>
    <w:tmpl w:val="F5EC298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C7182"/>
    <w:multiLevelType w:val="hybridMultilevel"/>
    <w:tmpl w:val="C82828D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EC4B59"/>
    <w:multiLevelType w:val="hybridMultilevel"/>
    <w:tmpl w:val="C3E6F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51DD9"/>
    <w:multiLevelType w:val="hybridMultilevel"/>
    <w:tmpl w:val="41A82F30"/>
    <w:lvl w:ilvl="0" w:tplc="9C3C2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F472E"/>
    <w:multiLevelType w:val="multilevel"/>
    <w:tmpl w:val="B4221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010A2D"/>
    <w:multiLevelType w:val="hybridMultilevel"/>
    <w:tmpl w:val="A32E899E"/>
    <w:lvl w:ilvl="0" w:tplc="4D2E52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9F6F25"/>
    <w:multiLevelType w:val="hybridMultilevel"/>
    <w:tmpl w:val="DD709E90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7A26BA"/>
    <w:multiLevelType w:val="hybridMultilevel"/>
    <w:tmpl w:val="6B668C38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C41537"/>
    <w:multiLevelType w:val="hybridMultilevel"/>
    <w:tmpl w:val="2234B16E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711BC9"/>
    <w:multiLevelType w:val="hybridMultilevel"/>
    <w:tmpl w:val="3E107628"/>
    <w:lvl w:ilvl="0" w:tplc="E58A673E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7A613A"/>
    <w:multiLevelType w:val="multilevel"/>
    <w:tmpl w:val="9D78A61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B12D6"/>
    <w:rsid w:val="00012669"/>
    <w:rsid w:val="000303E9"/>
    <w:rsid w:val="000407F7"/>
    <w:rsid w:val="000412A0"/>
    <w:rsid w:val="00050452"/>
    <w:rsid w:val="000655E1"/>
    <w:rsid w:val="00085E11"/>
    <w:rsid w:val="00087F75"/>
    <w:rsid w:val="000C704D"/>
    <w:rsid w:val="000D2EA8"/>
    <w:rsid w:val="000D5DED"/>
    <w:rsid w:val="000F5F31"/>
    <w:rsid w:val="000F7833"/>
    <w:rsid w:val="001019A5"/>
    <w:rsid w:val="00121C0E"/>
    <w:rsid w:val="00122FFE"/>
    <w:rsid w:val="0014437F"/>
    <w:rsid w:val="00171753"/>
    <w:rsid w:val="00175901"/>
    <w:rsid w:val="001A2F12"/>
    <w:rsid w:val="001D2D6B"/>
    <w:rsid w:val="001F37D1"/>
    <w:rsid w:val="001F435F"/>
    <w:rsid w:val="00234DE9"/>
    <w:rsid w:val="0023607D"/>
    <w:rsid w:val="002421D0"/>
    <w:rsid w:val="002460C8"/>
    <w:rsid w:val="0024699D"/>
    <w:rsid w:val="002559AC"/>
    <w:rsid w:val="00282707"/>
    <w:rsid w:val="0028793F"/>
    <w:rsid w:val="002A6151"/>
    <w:rsid w:val="002A62C1"/>
    <w:rsid w:val="002B2173"/>
    <w:rsid w:val="002B3DB9"/>
    <w:rsid w:val="002E33B1"/>
    <w:rsid w:val="002E582B"/>
    <w:rsid w:val="002F28DD"/>
    <w:rsid w:val="003346EF"/>
    <w:rsid w:val="0033766D"/>
    <w:rsid w:val="0034240E"/>
    <w:rsid w:val="0034638B"/>
    <w:rsid w:val="00353539"/>
    <w:rsid w:val="003712A7"/>
    <w:rsid w:val="00375E4B"/>
    <w:rsid w:val="00395049"/>
    <w:rsid w:val="003B283D"/>
    <w:rsid w:val="003D055E"/>
    <w:rsid w:val="003E383B"/>
    <w:rsid w:val="003E494E"/>
    <w:rsid w:val="00404657"/>
    <w:rsid w:val="00404737"/>
    <w:rsid w:val="004201A9"/>
    <w:rsid w:val="00430929"/>
    <w:rsid w:val="00445294"/>
    <w:rsid w:val="00450748"/>
    <w:rsid w:val="00456E7D"/>
    <w:rsid w:val="00457B38"/>
    <w:rsid w:val="004645B2"/>
    <w:rsid w:val="0046614E"/>
    <w:rsid w:val="00466FB6"/>
    <w:rsid w:val="00470953"/>
    <w:rsid w:val="00482FE4"/>
    <w:rsid w:val="004858B9"/>
    <w:rsid w:val="00491612"/>
    <w:rsid w:val="004A36AD"/>
    <w:rsid w:val="004A380B"/>
    <w:rsid w:val="004C2F60"/>
    <w:rsid w:val="004C7D49"/>
    <w:rsid w:val="004D4901"/>
    <w:rsid w:val="004E7A3A"/>
    <w:rsid w:val="004F73D4"/>
    <w:rsid w:val="00500AEE"/>
    <w:rsid w:val="00525FB2"/>
    <w:rsid w:val="00537342"/>
    <w:rsid w:val="00546615"/>
    <w:rsid w:val="00567A3C"/>
    <w:rsid w:val="005724B2"/>
    <w:rsid w:val="005767ED"/>
    <w:rsid w:val="00580FBB"/>
    <w:rsid w:val="0058278B"/>
    <w:rsid w:val="005B4E37"/>
    <w:rsid w:val="005C43A9"/>
    <w:rsid w:val="005D70DA"/>
    <w:rsid w:val="00617557"/>
    <w:rsid w:val="00623C83"/>
    <w:rsid w:val="0064048E"/>
    <w:rsid w:val="006469E8"/>
    <w:rsid w:val="00646E14"/>
    <w:rsid w:val="00653E15"/>
    <w:rsid w:val="0066005F"/>
    <w:rsid w:val="00682F81"/>
    <w:rsid w:val="0068758B"/>
    <w:rsid w:val="006A6740"/>
    <w:rsid w:val="006B12D6"/>
    <w:rsid w:val="006D74B2"/>
    <w:rsid w:val="006F0123"/>
    <w:rsid w:val="00706E62"/>
    <w:rsid w:val="00736622"/>
    <w:rsid w:val="00764C89"/>
    <w:rsid w:val="00777F1E"/>
    <w:rsid w:val="007A3F5F"/>
    <w:rsid w:val="007B6579"/>
    <w:rsid w:val="007C706A"/>
    <w:rsid w:val="007C74EC"/>
    <w:rsid w:val="007D47C1"/>
    <w:rsid w:val="007F7767"/>
    <w:rsid w:val="00823CA8"/>
    <w:rsid w:val="008241D3"/>
    <w:rsid w:val="00840621"/>
    <w:rsid w:val="00852012"/>
    <w:rsid w:val="0088540C"/>
    <w:rsid w:val="008B0F8F"/>
    <w:rsid w:val="008F0818"/>
    <w:rsid w:val="008F158E"/>
    <w:rsid w:val="008F268A"/>
    <w:rsid w:val="00912E08"/>
    <w:rsid w:val="00932225"/>
    <w:rsid w:val="009452DE"/>
    <w:rsid w:val="0096407B"/>
    <w:rsid w:val="00967069"/>
    <w:rsid w:val="00982DEB"/>
    <w:rsid w:val="009A2524"/>
    <w:rsid w:val="009A3D67"/>
    <w:rsid w:val="009C0266"/>
    <w:rsid w:val="009C5419"/>
    <w:rsid w:val="009C7901"/>
    <w:rsid w:val="009D47C7"/>
    <w:rsid w:val="009E5A85"/>
    <w:rsid w:val="00A15279"/>
    <w:rsid w:val="00A279DD"/>
    <w:rsid w:val="00A40C8D"/>
    <w:rsid w:val="00A47CB8"/>
    <w:rsid w:val="00AA3EDC"/>
    <w:rsid w:val="00AA5A91"/>
    <w:rsid w:val="00AA6006"/>
    <w:rsid w:val="00AA6D43"/>
    <w:rsid w:val="00AE4288"/>
    <w:rsid w:val="00AE52A9"/>
    <w:rsid w:val="00AF66D7"/>
    <w:rsid w:val="00AF6AB0"/>
    <w:rsid w:val="00AF6BB6"/>
    <w:rsid w:val="00B02042"/>
    <w:rsid w:val="00B03E6E"/>
    <w:rsid w:val="00B07E2C"/>
    <w:rsid w:val="00B1580E"/>
    <w:rsid w:val="00B16E92"/>
    <w:rsid w:val="00B20F16"/>
    <w:rsid w:val="00B349D3"/>
    <w:rsid w:val="00B543F2"/>
    <w:rsid w:val="00B61499"/>
    <w:rsid w:val="00B760A4"/>
    <w:rsid w:val="00B916D5"/>
    <w:rsid w:val="00B961B9"/>
    <w:rsid w:val="00BA79D4"/>
    <w:rsid w:val="00BB0703"/>
    <w:rsid w:val="00BC3EC0"/>
    <w:rsid w:val="00BC4FE7"/>
    <w:rsid w:val="00BD20B8"/>
    <w:rsid w:val="00BD433E"/>
    <w:rsid w:val="00C0152A"/>
    <w:rsid w:val="00C114FF"/>
    <w:rsid w:val="00C36761"/>
    <w:rsid w:val="00C420B2"/>
    <w:rsid w:val="00C60216"/>
    <w:rsid w:val="00C7387F"/>
    <w:rsid w:val="00C744AA"/>
    <w:rsid w:val="00C84A88"/>
    <w:rsid w:val="00C86322"/>
    <w:rsid w:val="00C92AAB"/>
    <w:rsid w:val="00C969C8"/>
    <w:rsid w:val="00CA2A70"/>
    <w:rsid w:val="00CA64C7"/>
    <w:rsid w:val="00CB538B"/>
    <w:rsid w:val="00CC0F2F"/>
    <w:rsid w:val="00CE5C03"/>
    <w:rsid w:val="00D147D4"/>
    <w:rsid w:val="00D310FC"/>
    <w:rsid w:val="00D356D2"/>
    <w:rsid w:val="00D83C10"/>
    <w:rsid w:val="00DC175D"/>
    <w:rsid w:val="00DD4732"/>
    <w:rsid w:val="00DE4100"/>
    <w:rsid w:val="00DF18DD"/>
    <w:rsid w:val="00E244DC"/>
    <w:rsid w:val="00E4621A"/>
    <w:rsid w:val="00E53B20"/>
    <w:rsid w:val="00E55061"/>
    <w:rsid w:val="00E622DA"/>
    <w:rsid w:val="00E85F9B"/>
    <w:rsid w:val="00E86E8A"/>
    <w:rsid w:val="00EA0B30"/>
    <w:rsid w:val="00EA306C"/>
    <w:rsid w:val="00ED1C3F"/>
    <w:rsid w:val="00EE292D"/>
    <w:rsid w:val="00EE4DF5"/>
    <w:rsid w:val="00F01BD6"/>
    <w:rsid w:val="00F04C42"/>
    <w:rsid w:val="00F228FB"/>
    <w:rsid w:val="00F43459"/>
    <w:rsid w:val="00F47288"/>
    <w:rsid w:val="00F47646"/>
    <w:rsid w:val="00F56B17"/>
    <w:rsid w:val="00F62430"/>
    <w:rsid w:val="00F82525"/>
    <w:rsid w:val="00F91A5F"/>
    <w:rsid w:val="00F932CE"/>
    <w:rsid w:val="00FB15B6"/>
    <w:rsid w:val="00FB5657"/>
    <w:rsid w:val="00FD0355"/>
    <w:rsid w:val="00FD0F93"/>
    <w:rsid w:val="00FD5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6151"/>
    <w:rPr>
      <w:sz w:val="24"/>
      <w:szCs w:val="24"/>
    </w:rPr>
  </w:style>
  <w:style w:type="paragraph" w:styleId="Titolo3">
    <w:name w:val="heading 3"/>
    <w:basedOn w:val="Normale"/>
    <w:next w:val="Normale"/>
    <w:qFormat/>
    <w:rsid w:val="002A6151"/>
    <w:pPr>
      <w:keepNext/>
      <w:jc w:val="center"/>
      <w:outlineLvl w:val="2"/>
    </w:pPr>
    <w:rPr>
      <w:b/>
      <w:bCs/>
      <w:lang w:val="de-DE"/>
    </w:rPr>
  </w:style>
  <w:style w:type="paragraph" w:styleId="Titolo5">
    <w:name w:val="heading 5"/>
    <w:basedOn w:val="Normale"/>
    <w:next w:val="Normale"/>
    <w:qFormat/>
    <w:rsid w:val="002E33B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20F16"/>
    <w:pPr>
      <w:spacing w:before="100" w:beforeAutospacing="1" w:after="100" w:afterAutospacing="1"/>
    </w:pPr>
    <w:rPr>
      <w:color w:val="000000"/>
    </w:rPr>
  </w:style>
  <w:style w:type="table" w:styleId="Grigliatabella">
    <w:name w:val="Table Grid"/>
    <w:basedOn w:val="Tabellanormale"/>
    <w:rsid w:val="00B349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F158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E428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E4288"/>
  </w:style>
  <w:style w:type="paragraph" w:styleId="Intestazione">
    <w:name w:val="header"/>
    <w:basedOn w:val="Normale"/>
    <w:rsid w:val="00AE4288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2A6151"/>
    <w:pPr>
      <w:ind w:left="1410" w:hanging="1410"/>
    </w:pPr>
    <w:rPr>
      <w:b/>
      <w:bCs/>
      <w:i/>
      <w:iCs/>
    </w:rPr>
  </w:style>
  <w:style w:type="paragraph" w:styleId="Corpodeltesto">
    <w:name w:val="Body Text"/>
    <w:basedOn w:val="Normale"/>
    <w:rsid w:val="003712A7"/>
    <w:pPr>
      <w:spacing w:after="120"/>
    </w:pPr>
  </w:style>
  <w:style w:type="paragraph" w:customStyle="1" w:styleId="Default">
    <w:name w:val="Default"/>
    <w:rsid w:val="00C367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282707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3222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32225"/>
  </w:style>
  <w:style w:type="character" w:styleId="Rimandonotaapidipagina">
    <w:name w:val="footnote reference"/>
    <w:basedOn w:val="Carpredefinitoparagrafo"/>
    <w:semiHidden/>
    <w:unhideWhenUsed/>
    <w:rsid w:val="009322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0\modello%20DOC%20ComuneTerzign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DOC ComuneTerzigno.dot</Template>
  <TotalTime>222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TERZIGNO</vt:lpstr>
    </vt:vector>
  </TitlesOfParts>
  <Company>Società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TERZIGNO</dc:title>
  <dc:creator>PC1</dc:creator>
  <cp:lastModifiedBy>PC1</cp:lastModifiedBy>
  <cp:revision>23</cp:revision>
  <cp:lastPrinted>2020-06-29T06:29:00Z</cp:lastPrinted>
  <dcterms:created xsi:type="dcterms:W3CDTF">2020-06-29T09:55:00Z</dcterms:created>
  <dcterms:modified xsi:type="dcterms:W3CDTF">2020-06-29T14:59:00Z</dcterms:modified>
</cp:coreProperties>
</file>